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6C5C" w14:textId="6C2C9CD2" w:rsidR="008123F6" w:rsidRDefault="008123F6" w:rsidP="008123F6">
      <w:pPr>
        <w:ind w:left="446" w:hanging="446"/>
        <w:jc w:val="right"/>
      </w:pPr>
      <w:r>
        <w:t>Projektas</w:t>
      </w:r>
    </w:p>
    <w:p w14:paraId="5B6CA207" w14:textId="0DB06049" w:rsidR="007B1F42" w:rsidRPr="00AE6BB3" w:rsidRDefault="00154F6F" w:rsidP="00AE6BB3">
      <w:pPr>
        <w:ind w:left="446" w:hanging="446"/>
        <w:jc w:val="center"/>
      </w:pPr>
      <w:r w:rsidRPr="00D30EE2">
        <w:rPr>
          <w:noProof/>
          <w:lang w:eastAsia="lt-LT"/>
        </w:rPr>
        <w:drawing>
          <wp:inline distT="0" distB="0" distL="0" distR="0" wp14:anchorId="2C2179A9" wp14:editId="56D58A25">
            <wp:extent cx="798830" cy="762000"/>
            <wp:effectExtent l="0" t="0" r="127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98C614" w14:textId="0F7A21BA" w:rsidR="00FC2BA7" w:rsidRPr="00927B8B" w:rsidRDefault="00FC2BA7" w:rsidP="00AE6BB3">
      <w:pPr>
        <w:jc w:val="center"/>
        <w:rPr>
          <w:b/>
        </w:rPr>
      </w:pPr>
      <w:r w:rsidRPr="00927B8B">
        <w:rPr>
          <w:b/>
        </w:rPr>
        <w:t>ANYKŠČIŲ RAJONO SAVIVALDYBĖS</w:t>
      </w:r>
    </w:p>
    <w:p w14:paraId="377F4B6A" w14:textId="26413598" w:rsidR="00FC2BA7" w:rsidRPr="00927B8B" w:rsidRDefault="00FC2BA7" w:rsidP="00AE6BB3">
      <w:pPr>
        <w:jc w:val="center"/>
        <w:rPr>
          <w:b/>
        </w:rPr>
      </w:pPr>
      <w:r w:rsidRPr="00927B8B">
        <w:rPr>
          <w:b/>
        </w:rPr>
        <w:t>TARYBA</w:t>
      </w:r>
      <w:r w:rsidR="00F556A5" w:rsidRPr="00927B8B">
        <w:rPr>
          <w:b/>
        </w:rPr>
        <w:t xml:space="preserve"> </w:t>
      </w:r>
    </w:p>
    <w:p w14:paraId="53D8EF44" w14:textId="77777777" w:rsidR="00FC2BA7" w:rsidRPr="00927B8B" w:rsidRDefault="00FC2BA7" w:rsidP="00AE6BB3">
      <w:pPr>
        <w:jc w:val="center"/>
      </w:pPr>
    </w:p>
    <w:p w14:paraId="2EEAD657" w14:textId="7C3CA106" w:rsidR="00FC2BA7" w:rsidRPr="00927B8B" w:rsidRDefault="00FC2BA7" w:rsidP="00AE6BB3">
      <w:pPr>
        <w:jc w:val="center"/>
        <w:rPr>
          <w:b/>
        </w:rPr>
      </w:pPr>
      <w:r w:rsidRPr="00927B8B">
        <w:rPr>
          <w:b/>
        </w:rPr>
        <w:t>SPRENDIMAS</w:t>
      </w:r>
    </w:p>
    <w:p w14:paraId="6D6A30D8" w14:textId="597377C4" w:rsidR="00FC2BA7" w:rsidRPr="000034D3" w:rsidRDefault="00FC2BA7" w:rsidP="00AE6BB3">
      <w:pPr>
        <w:jc w:val="center"/>
        <w:rPr>
          <w:b/>
        </w:rPr>
      </w:pPr>
      <w:r w:rsidRPr="00927B8B">
        <w:rPr>
          <w:b/>
        </w:rPr>
        <w:t>DĖL ANYKŠČIŲ RAJONO SAVIVALDYBĖS</w:t>
      </w:r>
      <w:r w:rsidR="005C2AE4">
        <w:rPr>
          <w:b/>
        </w:rPr>
        <w:t xml:space="preserve"> </w:t>
      </w:r>
      <w:r w:rsidR="006472D9">
        <w:rPr>
          <w:b/>
        </w:rPr>
        <w:t>UGDYMO ĮSTAIGŲ</w:t>
      </w:r>
      <w:r w:rsidR="00F556A5" w:rsidRPr="00927B8B">
        <w:rPr>
          <w:b/>
          <w:bCs/>
        </w:rPr>
        <w:t xml:space="preserve"> MOKYKLINIŲ IR GELTONŲJŲ </w:t>
      </w:r>
      <w:r w:rsidR="006C7198" w:rsidRPr="00927B8B">
        <w:rPr>
          <w:b/>
        </w:rPr>
        <w:t xml:space="preserve">AUTOBUSŲ </w:t>
      </w:r>
      <w:r w:rsidR="006C7198" w:rsidRPr="00411C57">
        <w:rPr>
          <w:b/>
        </w:rPr>
        <w:t>LAIKINO</w:t>
      </w:r>
      <w:r w:rsidR="002D38CD" w:rsidRPr="00411C57">
        <w:rPr>
          <w:b/>
        </w:rPr>
        <w:t>S</w:t>
      </w:r>
      <w:r w:rsidR="006C7198" w:rsidRPr="00411C57">
        <w:rPr>
          <w:b/>
          <w:color w:val="EE0000"/>
        </w:rPr>
        <w:t xml:space="preserve"> </w:t>
      </w:r>
      <w:r w:rsidR="006C7198" w:rsidRPr="00927B8B">
        <w:rPr>
          <w:b/>
        </w:rPr>
        <w:t>PA</w:t>
      </w:r>
      <w:r w:rsidR="002D38CD">
        <w:rPr>
          <w:b/>
        </w:rPr>
        <w:t>NAUDOS</w:t>
      </w:r>
      <w:r w:rsidR="006C7198" w:rsidRPr="000034D3">
        <w:rPr>
          <w:b/>
        </w:rPr>
        <w:t xml:space="preserve"> </w:t>
      </w:r>
      <w:r w:rsidR="006D154F">
        <w:rPr>
          <w:b/>
        </w:rPr>
        <w:t xml:space="preserve">TVARKOS </w:t>
      </w:r>
      <w:r w:rsidR="006C7198" w:rsidRPr="000034D3">
        <w:rPr>
          <w:b/>
        </w:rPr>
        <w:t>APRAŠO</w:t>
      </w:r>
      <w:r w:rsidR="00B35F95">
        <w:rPr>
          <w:b/>
        </w:rPr>
        <w:t xml:space="preserve"> </w:t>
      </w:r>
      <w:r w:rsidR="006C7198" w:rsidRPr="000034D3">
        <w:rPr>
          <w:b/>
        </w:rPr>
        <w:t>PATVIRTINIMO</w:t>
      </w:r>
      <w:r w:rsidRPr="000034D3">
        <w:rPr>
          <w:b/>
        </w:rPr>
        <w:t xml:space="preserve"> </w:t>
      </w:r>
    </w:p>
    <w:p w14:paraId="7B8E952C" w14:textId="77777777" w:rsidR="00FC2BA7" w:rsidRPr="00927B8B" w:rsidRDefault="00FC2BA7" w:rsidP="00AE6BB3">
      <w:pPr>
        <w:jc w:val="center"/>
      </w:pPr>
    </w:p>
    <w:p w14:paraId="4D0C48DE" w14:textId="0C032CD5" w:rsidR="00FC2BA7" w:rsidRPr="00927B8B" w:rsidRDefault="00FC2BA7" w:rsidP="00AE6BB3">
      <w:pPr>
        <w:jc w:val="center"/>
      </w:pPr>
      <w:r w:rsidRPr="00927B8B">
        <w:t>202</w:t>
      </w:r>
      <w:r w:rsidR="00927B8B" w:rsidRPr="00927B8B">
        <w:t>6</w:t>
      </w:r>
      <w:r w:rsidRPr="00927B8B">
        <w:t xml:space="preserve"> m. </w:t>
      </w:r>
      <w:r w:rsidR="00927B8B" w:rsidRPr="00927B8B">
        <w:t>sausio</w:t>
      </w:r>
      <w:r w:rsidRPr="00927B8B">
        <w:t xml:space="preserve"> </w:t>
      </w:r>
      <w:r w:rsidR="00AE6BB3">
        <w:t>29</w:t>
      </w:r>
      <w:r w:rsidRPr="00927B8B">
        <w:t xml:space="preserve"> d. Nr. 1-T</w:t>
      </w:r>
      <w:r w:rsidR="006C7198" w:rsidRPr="00927B8B">
        <w:t>-</w:t>
      </w:r>
      <w:r w:rsidR="00AE6BB3">
        <w:t>12</w:t>
      </w:r>
    </w:p>
    <w:p w14:paraId="35578C47" w14:textId="7AAD4EEA" w:rsidR="00FC2BA7" w:rsidRPr="00927B8B" w:rsidRDefault="00FC2BA7" w:rsidP="00AE6BB3">
      <w:pPr>
        <w:jc w:val="center"/>
      </w:pPr>
      <w:r w:rsidRPr="00927B8B">
        <w:t>Anykščiai</w:t>
      </w:r>
    </w:p>
    <w:p w14:paraId="13A560C8" w14:textId="77777777" w:rsidR="00FC2BA7" w:rsidRPr="00927B8B" w:rsidRDefault="00FC2BA7" w:rsidP="00AE6BB3">
      <w:pPr>
        <w:suppressAutoHyphens/>
        <w:ind w:firstLine="720"/>
        <w:jc w:val="center"/>
        <w:textAlignment w:val="baseline"/>
      </w:pPr>
    </w:p>
    <w:p w14:paraId="304D6551" w14:textId="45CCB49A" w:rsidR="006C7198" w:rsidRPr="00927B8B" w:rsidRDefault="007F2E63" w:rsidP="00294448">
      <w:pPr>
        <w:suppressAutoHyphens/>
        <w:spacing w:line="360" w:lineRule="auto"/>
        <w:ind w:firstLine="720"/>
        <w:jc w:val="both"/>
        <w:textAlignment w:val="baseline"/>
        <w:rPr>
          <w:shd w:val="clear" w:color="auto" w:fill="FFFFFF"/>
        </w:rPr>
      </w:pPr>
      <w:r w:rsidRPr="00927B8B">
        <w:t xml:space="preserve">Vadovaudamasi Lietuvos Respublikos vietos savivaldos įstatymo </w:t>
      </w:r>
      <w:r w:rsidR="006C7198" w:rsidRPr="00927B8B">
        <w:rPr>
          <w:shd w:val="clear" w:color="auto" w:fill="FFFFFF"/>
        </w:rPr>
        <w:t>6</w:t>
      </w:r>
      <w:r w:rsidRPr="00927B8B">
        <w:rPr>
          <w:shd w:val="clear" w:color="auto" w:fill="FFFFFF"/>
        </w:rPr>
        <w:t xml:space="preserve"> straipsnio </w:t>
      </w:r>
      <w:r w:rsidR="006C7198" w:rsidRPr="00927B8B">
        <w:rPr>
          <w:shd w:val="clear" w:color="auto" w:fill="FFFFFF"/>
        </w:rPr>
        <w:t>7 punktu, 15 straipsnio 2 dalies 19 punktu</w:t>
      </w:r>
      <w:r w:rsidR="004A7B26">
        <w:rPr>
          <w:shd w:val="clear" w:color="auto" w:fill="FFFFFF"/>
        </w:rPr>
        <w:t>, 16 straipsnio</w:t>
      </w:r>
      <w:r w:rsidR="009A2537">
        <w:rPr>
          <w:shd w:val="clear" w:color="auto" w:fill="FFFFFF"/>
        </w:rPr>
        <w:t xml:space="preserve"> </w:t>
      </w:r>
      <w:r w:rsidR="004A7B26">
        <w:rPr>
          <w:shd w:val="clear" w:color="auto" w:fill="FFFFFF"/>
        </w:rPr>
        <w:t>1</w:t>
      </w:r>
      <w:r w:rsidR="009A2537">
        <w:rPr>
          <w:shd w:val="clear" w:color="auto" w:fill="FFFFFF"/>
        </w:rPr>
        <w:t xml:space="preserve"> </w:t>
      </w:r>
      <w:r w:rsidR="004A7B26">
        <w:rPr>
          <w:shd w:val="clear" w:color="auto" w:fill="FFFFFF"/>
        </w:rPr>
        <w:t>dalimi</w:t>
      </w:r>
      <w:r w:rsidR="006C7198" w:rsidRPr="00927B8B">
        <w:rPr>
          <w:shd w:val="clear" w:color="auto" w:fill="FFFFFF"/>
        </w:rPr>
        <w:t xml:space="preserve"> ir Lietuvos Respublikos švietimo įstatymo 36 straipsnio 1 dalimi, </w:t>
      </w:r>
      <w:r w:rsidR="006C7198" w:rsidRPr="00166D93">
        <w:rPr>
          <w:shd w:val="clear" w:color="auto" w:fill="FFFFFF"/>
        </w:rPr>
        <w:t>siekdama</w:t>
      </w:r>
      <w:r w:rsidR="006C7198" w:rsidRPr="00927B8B">
        <w:rPr>
          <w:shd w:val="clear" w:color="auto" w:fill="FFFFFF"/>
        </w:rPr>
        <w:t xml:space="preserve"> užtikrinti efektyvų Anykščių rajono savivaldybei nuosavybės teise priklausančių</w:t>
      </w:r>
      <w:r w:rsidR="006C7198" w:rsidRPr="00166D93">
        <w:rPr>
          <w:shd w:val="clear" w:color="auto" w:fill="FFFFFF"/>
        </w:rPr>
        <w:t xml:space="preserve"> </w:t>
      </w:r>
      <w:r w:rsidR="00462804">
        <w:rPr>
          <w:shd w:val="clear" w:color="auto" w:fill="FFFFFF"/>
        </w:rPr>
        <w:t xml:space="preserve">ir </w:t>
      </w:r>
      <w:r w:rsidR="00A72CA4">
        <w:rPr>
          <w:shd w:val="clear" w:color="auto" w:fill="FFFFFF"/>
        </w:rPr>
        <w:t>ugdymo įstaigoms</w:t>
      </w:r>
      <w:r w:rsidR="006C7198" w:rsidRPr="00927B8B">
        <w:rPr>
          <w:shd w:val="clear" w:color="auto" w:fill="FFFFFF"/>
        </w:rPr>
        <w:t xml:space="preserve"> patikėjimo teise perduotų valdyti</w:t>
      </w:r>
      <w:r w:rsidR="00A72CA4">
        <w:rPr>
          <w:shd w:val="clear" w:color="auto" w:fill="FFFFFF"/>
        </w:rPr>
        <w:t xml:space="preserve"> </w:t>
      </w:r>
      <w:r w:rsidR="004C10D4">
        <w:rPr>
          <w:shd w:val="clear" w:color="auto" w:fill="FFFFFF"/>
        </w:rPr>
        <w:t>mokyklinių ir geltonųjų</w:t>
      </w:r>
      <w:r w:rsidR="006C7198" w:rsidRPr="00927B8B">
        <w:rPr>
          <w:shd w:val="clear" w:color="auto" w:fill="FFFFFF"/>
        </w:rPr>
        <w:t xml:space="preserve"> autobusų naudojimą, Anykščių savivaldybės taryba n</w:t>
      </w:r>
      <w:r w:rsidR="004C10D4">
        <w:rPr>
          <w:shd w:val="clear" w:color="auto" w:fill="FFFFFF"/>
        </w:rPr>
        <w:t xml:space="preserve"> </w:t>
      </w:r>
      <w:r w:rsidR="006C7198" w:rsidRPr="00927B8B">
        <w:rPr>
          <w:shd w:val="clear" w:color="auto" w:fill="FFFFFF"/>
        </w:rPr>
        <w:t>u</w:t>
      </w:r>
      <w:r w:rsidR="004C10D4">
        <w:rPr>
          <w:shd w:val="clear" w:color="auto" w:fill="FFFFFF"/>
        </w:rPr>
        <w:t xml:space="preserve"> </w:t>
      </w:r>
      <w:r w:rsidR="006C7198" w:rsidRPr="00927B8B">
        <w:rPr>
          <w:shd w:val="clear" w:color="auto" w:fill="FFFFFF"/>
        </w:rPr>
        <w:t>s</w:t>
      </w:r>
      <w:r w:rsidR="004C10D4">
        <w:rPr>
          <w:shd w:val="clear" w:color="auto" w:fill="FFFFFF"/>
        </w:rPr>
        <w:t xml:space="preserve"> </w:t>
      </w:r>
      <w:r w:rsidR="006C7198" w:rsidRPr="00927B8B">
        <w:rPr>
          <w:shd w:val="clear" w:color="auto" w:fill="FFFFFF"/>
        </w:rPr>
        <w:t>p</w:t>
      </w:r>
      <w:r w:rsidR="004C10D4">
        <w:rPr>
          <w:shd w:val="clear" w:color="auto" w:fill="FFFFFF"/>
        </w:rPr>
        <w:t xml:space="preserve"> </w:t>
      </w:r>
      <w:r w:rsidR="006C7198" w:rsidRPr="00927B8B">
        <w:rPr>
          <w:shd w:val="clear" w:color="auto" w:fill="FFFFFF"/>
        </w:rPr>
        <w:t>r</w:t>
      </w:r>
      <w:r w:rsidR="004C10D4">
        <w:rPr>
          <w:shd w:val="clear" w:color="auto" w:fill="FFFFFF"/>
        </w:rPr>
        <w:t xml:space="preserve"> </w:t>
      </w:r>
      <w:r w:rsidR="006C7198" w:rsidRPr="00927B8B">
        <w:rPr>
          <w:shd w:val="clear" w:color="auto" w:fill="FFFFFF"/>
        </w:rPr>
        <w:t>e</w:t>
      </w:r>
      <w:r w:rsidR="004C10D4">
        <w:rPr>
          <w:shd w:val="clear" w:color="auto" w:fill="FFFFFF"/>
        </w:rPr>
        <w:t xml:space="preserve"> </w:t>
      </w:r>
      <w:r w:rsidR="006C7198" w:rsidRPr="00927B8B">
        <w:rPr>
          <w:shd w:val="clear" w:color="auto" w:fill="FFFFFF"/>
        </w:rPr>
        <w:t>n</w:t>
      </w:r>
      <w:r w:rsidR="004C10D4">
        <w:rPr>
          <w:shd w:val="clear" w:color="auto" w:fill="FFFFFF"/>
        </w:rPr>
        <w:t xml:space="preserve"> </w:t>
      </w:r>
      <w:r w:rsidR="006C7198" w:rsidRPr="00927B8B">
        <w:rPr>
          <w:shd w:val="clear" w:color="auto" w:fill="FFFFFF"/>
        </w:rPr>
        <w:t>d</w:t>
      </w:r>
      <w:r w:rsidR="004C10D4">
        <w:rPr>
          <w:shd w:val="clear" w:color="auto" w:fill="FFFFFF"/>
        </w:rPr>
        <w:t xml:space="preserve"> </w:t>
      </w:r>
      <w:r w:rsidR="006C7198" w:rsidRPr="00927B8B">
        <w:rPr>
          <w:shd w:val="clear" w:color="auto" w:fill="FFFFFF"/>
        </w:rPr>
        <w:t>ž</w:t>
      </w:r>
      <w:r w:rsidR="004C10D4">
        <w:rPr>
          <w:shd w:val="clear" w:color="auto" w:fill="FFFFFF"/>
        </w:rPr>
        <w:t xml:space="preserve"> </w:t>
      </w:r>
      <w:r w:rsidR="006C7198" w:rsidRPr="00927B8B">
        <w:rPr>
          <w:shd w:val="clear" w:color="auto" w:fill="FFFFFF"/>
        </w:rPr>
        <w:t>i</w:t>
      </w:r>
      <w:r w:rsidR="004C10D4">
        <w:rPr>
          <w:shd w:val="clear" w:color="auto" w:fill="FFFFFF"/>
        </w:rPr>
        <w:t xml:space="preserve"> </w:t>
      </w:r>
      <w:r w:rsidR="006C7198" w:rsidRPr="00927B8B">
        <w:rPr>
          <w:shd w:val="clear" w:color="auto" w:fill="FFFFFF"/>
        </w:rPr>
        <w:t>a:</w:t>
      </w:r>
    </w:p>
    <w:p w14:paraId="17E09560" w14:textId="175CCCD7" w:rsidR="00C356E8" w:rsidRPr="00927B8B" w:rsidRDefault="00C356E8" w:rsidP="00294448">
      <w:pPr>
        <w:suppressAutoHyphens/>
        <w:spacing w:line="360" w:lineRule="auto"/>
        <w:ind w:firstLine="720"/>
        <w:jc w:val="both"/>
        <w:textAlignment w:val="baseline"/>
        <w:rPr>
          <w:shd w:val="clear" w:color="auto" w:fill="FFFFFF"/>
        </w:rPr>
      </w:pPr>
      <w:r w:rsidRPr="00927B8B">
        <w:rPr>
          <w:shd w:val="clear" w:color="auto" w:fill="FFFFFF"/>
        </w:rPr>
        <w:t xml:space="preserve">Patvirtinti </w:t>
      </w:r>
      <w:r w:rsidR="009A2537" w:rsidRPr="009A2537">
        <w:rPr>
          <w:bCs/>
        </w:rPr>
        <w:t xml:space="preserve">Anykščių rajono savivaldybės </w:t>
      </w:r>
      <w:r w:rsidR="009D6C08">
        <w:rPr>
          <w:bCs/>
        </w:rPr>
        <w:t>ugdymo įstaigų</w:t>
      </w:r>
      <w:r w:rsidR="009A2537" w:rsidRPr="009A2537">
        <w:rPr>
          <w:bCs/>
        </w:rPr>
        <w:t xml:space="preserve"> mokyklinių ir geltonųjų autobusų laikino</w:t>
      </w:r>
      <w:r w:rsidR="002D38CD">
        <w:rPr>
          <w:bCs/>
        </w:rPr>
        <w:t>s</w:t>
      </w:r>
      <w:r w:rsidR="009A2537" w:rsidRPr="009A2537">
        <w:rPr>
          <w:bCs/>
        </w:rPr>
        <w:t xml:space="preserve"> pa</w:t>
      </w:r>
      <w:r w:rsidR="002D38CD">
        <w:rPr>
          <w:bCs/>
        </w:rPr>
        <w:t>naudos</w:t>
      </w:r>
      <w:r w:rsidR="009D6C08">
        <w:rPr>
          <w:bCs/>
        </w:rPr>
        <w:t xml:space="preserve"> tvarkos</w:t>
      </w:r>
      <w:r w:rsidR="009A2537" w:rsidRPr="000034D3">
        <w:rPr>
          <w:b/>
        </w:rPr>
        <w:t xml:space="preserve"> </w:t>
      </w:r>
      <w:r w:rsidRPr="00927B8B">
        <w:rPr>
          <w:shd w:val="clear" w:color="auto" w:fill="FFFFFF"/>
        </w:rPr>
        <w:t>aprašą (pridedama)</w:t>
      </w:r>
      <w:r w:rsidR="008123F6" w:rsidRPr="00927B8B">
        <w:rPr>
          <w:shd w:val="clear" w:color="auto" w:fill="FFFFFF"/>
        </w:rPr>
        <w:t>.</w:t>
      </w:r>
    </w:p>
    <w:p w14:paraId="0F87CC7F" w14:textId="08596F6A" w:rsidR="006C7198" w:rsidRPr="00927B8B" w:rsidRDefault="00F33260" w:rsidP="00AE6BB3">
      <w:pPr>
        <w:suppressAutoHyphens/>
        <w:spacing w:line="360" w:lineRule="auto"/>
        <w:ind w:firstLine="720"/>
        <w:jc w:val="both"/>
        <w:textAlignment w:val="baseline"/>
        <w:rPr>
          <w:shd w:val="clear" w:color="auto" w:fill="FFFFFF"/>
        </w:rPr>
      </w:pPr>
      <w:r w:rsidRPr="00F33260">
        <w:rPr>
          <w:shd w:val="clear" w:color="auto" w:fill="FFFFFF"/>
        </w:rPr>
        <w:t>Šis sprendimas skelbiamas Teisės aktų registre ir Anykščių rajono savivaldybės interneto svetainėje </w:t>
      </w:r>
      <w:hyperlink r:id="rId9" w:history="1">
        <w:r w:rsidRPr="00F33260">
          <w:rPr>
            <w:rStyle w:val="Hipersaitas"/>
            <w:shd w:val="clear" w:color="auto" w:fill="FFFFFF"/>
          </w:rPr>
          <w:t>www.anyksciai.lt</w:t>
        </w:r>
      </w:hyperlink>
      <w:r w:rsidRPr="008B0FF7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  <w:bookmarkStart w:id="0" w:name="part_eb1a9b5a51a447a6911ff9c0f52b0130"/>
      <w:bookmarkEnd w:id="0"/>
    </w:p>
    <w:p w14:paraId="54438136" w14:textId="77777777" w:rsidR="006C7198" w:rsidRPr="00927B8B" w:rsidRDefault="006C7198" w:rsidP="00294448">
      <w:pPr>
        <w:suppressAutoHyphens/>
        <w:spacing w:line="360" w:lineRule="auto"/>
        <w:ind w:firstLine="720"/>
        <w:jc w:val="both"/>
        <w:textAlignment w:val="baseline"/>
        <w:rPr>
          <w:shd w:val="clear" w:color="auto" w:fill="FFFFFF"/>
        </w:rPr>
      </w:pPr>
    </w:p>
    <w:p w14:paraId="2FCBDC6B" w14:textId="77777777" w:rsidR="00294448" w:rsidRPr="00927B8B" w:rsidRDefault="00294448" w:rsidP="00477629">
      <w:pPr>
        <w:tabs>
          <w:tab w:val="left" w:pos="0"/>
        </w:tabs>
        <w:spacing w:line="360" w:lineRule="auto"/>
        <w:jc w:val="both"/>
      </w:pPr>
    </w:p>
    <w:p w14:paraId="76E0B69F" w14:textId="06613BCC" w:rsidR="00B52CC5" w:rsidRPr="00927B8B" w:rsidRDefault="00FC2BA7" w:rsidP="00FC2BA7">
      <w:pPr>
        <w:tabs>
          <w:tab w:val="right" w:pos="9638"/>
        </w:tabs>
      </w:pPr>
      <w:r w:rsidRPr="00927B8B">
        <w:t>Meras</w:t>
      </w:r>
      <w:r w:rsidRPr="00927B8B">
        <w:tab/>
        <w:t>Kęstutis Tubis</w:t>
      </w:r>
    </w:p>
    <w:p w14:paraId="28BF505F" w14:textId="6A13E430" w:rsidR="00AE6BB3" w:rsidRDefault="00AE6BB3">
      <w:pPr>
        <w:spacing w:after="200" w:line="276" w:lineRule="auto"/>
      </w:pPr>
      <w:r>
        <w:br w:type="page"/>
      </w:r>
    </w:p>
    <w:p w14:paraId="31A4A7E8" w14:textId="00E20DBC" w:rsidR="00D67968" w:rsidRDefault="00CB388F" w:rsidP="00AE6BB3">
      <w:pPr>
        <w:ind w:left="5529"/>
        <w:rPr>
          <w:lang w:val="fi-FI"/>
        </w:rPr>
      </w:pPr>
      <w:r w:rsidRPr="00927B8B">
        <w:rPr>
          <w:lang w:val="fi-FI"/>
        </w:rPr>
        <w:lastRenderedPageBreak/>
        <w:t xml:space="preserve">PATVIRTINTA </w:t>
      </w:r>
    </w:p>
    <w:p w14:paraId="3CE03C50" w14:textId="7B359B8B" w:rsidR="00CB388F" w:rsidRPr="00927B8B" w:rsidRDefault="00CB388F" w:rsidP="00AE6BB3">
      <w:pPr>
        <w:ind w:left="5529"/>
        <w:rPr>
          <w:lang w:val="fi-FI"/>
        </w:rPr>
      </w:pPr>
      <w:r w:rsidRPr="00927B8B">
        <w:rPr>
          <w:lang w:val="fi-FI"/>
        </w:rPr>
        <w:t xml:space="preserve">Anykščių rajono savivaldybės tarybos </w:t>
      </w:r>
    </w:p>
    <w:p w14:paraId="01768BC1" w14:textId="47A9504D" w:rsidR="00CB388F" w:rsidRPr="00927B8B" w:rsidRDefault="00CB388F" w:rsidP="00AE6BB3">
      <w:pPr>
        <w:pStyle w:val="HTMLiankstoformatuotas"/>
        <w:ind w:left="5529"/>
        <w:jc w:val="both"/>
        <w:rPr>
          <w:rFonts w:ascii="Times New Roman" w:hAnsi="Times New Roman" w:cs="Times New Roman"/>
          <w:sz w:val="24"/>
          <w:lang w:val="pt-BR"/>
        </w:rPr>
      </w:pPr>
      <w:r w:rsidRPr="00927B8B">
        <w:rPr>
          <w:rFonts w:ascii="Times New Roman" w:hAnsi="Times New Roman" w:cs="Times New Roman"/>
          <w:sz w:val="24"/>
          <w:szCs w:val="24"/>
          <w:lang w:val="pt-BR"/>
        </w:rPr>
        <w:t>202</w:t>
      </w:r>
      <w:r w:rsidR="00927B8B">
        <w:rPr>
          <w:rFonts w:ascii="Times New Roman" w:hAnsi="Times New Roman" w:cs="Times New Roman"/>
          <w:sz w:val="24"/>
          <w:szCs w:val="24"/>
          <w:lang w:val="pt-BR"/>
        </w:rPr>
        <w:t>6</w:t>
      </w:r>
      <w:r w:rsidRPr="00927B8B">
        <w:rPr>
          <w:rFonts w:ascii="Times New Roman" w:hAnsi="Times New Roman" w:cs="Times New Roman"/>
          <w:sz w:val="24"/>
          <w:szCs w:val="24"/>
          <w:lang w:val="pt-BR"/>
        </w:rPr>
        <w:t xml:space="preserve"> m</w:t>
      </w:r>
      <w:r w:rsidRPr="00927B8B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927B8B">
        <w:rPr>
          <w:rFonts w:ascii="Times New Roman" w:hAnsi="Times New Roman" w:cs="Times New Roman"/>
          <w:sz w:val="24"/>
          <w:szCs w:val="24"/>
          <w:lang w:val="lt-LT"/>
        </w:rPr>
        <w:t>sausio</w:t>
      </w:r>
      <w:r w:rsidRPr="00927B8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E6BB3">
        <w:rPr>
          <w:rFonts w:ascii="Times New Roman" w:hAnsi="Times New Roman" w:cs="Times New Roman"/>
          <w:sz w:val="24"/>
          <w:szCs w:val="24"/>
          <w:lang w:val="lt-LT"/>
        </w:rPr>
        <w:t>29</w:t>
      </w:r>
      <w:r w:rsidRPr="00927B8B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  <w:r w:rsidRPr="00927B8B">
        <w:rPr>
          <w:rFonts w:ascii="Times New Roman" w:hAnsi="Times New Roman" w:cs="Times New Roman"/>
          <w:sz w:val="24"/>
          <w:szCs w:val="24"/>
          <w:lang w:val="pt-BR"/>
        </w:rPr>
        <w:t xml:space="preserve"> sprendimu Nr. 1-T-</w:t>
      </w:r>
      <w:r w:rsidR="00AE6BB3">
        <w:rPr>
          <w:rFonts w:ascii="Times New Roman" w:hAnsi="Times New Roman" w:cs="Times New Roman"/>
          <w:sz w:val="24"/>
          <w:szCs w:val="24"/>
          <w:lang w:val="pt-BR"/>
        </w:rPr>
        <w:t>12</w:t>
      </w:r>
    </w:p>
    <w:p w14:paraId="17115EA8" w14:textId="2FBE12D0" w:rsidR="00CB388F" w:rsidRPr="00927B8B" w:rsidRDefault="00CB388F" w:rsidP="00CB388F">
      <w:pPr>
        <w:tabs>
          <w:tab w:val="left" w:pos="4395"/>
        </w:tabs>
        <w:spacing w:line="276" w:lineRule="auto"/>
        <w:ind w:left="4536"/>
        <w:jc w:val="center"/>
      </w:pPr>
    </w:p>
    <w:p w14:paraId="3CF24B52" w14:textId="51FE4B52" w:rsidR="00C356E8" w:rsidRDefault="008B2FCB" w:rsidP="00820B95">
      <w:pPr>
        <w:jc w:val="center"/>
        <w:rPr>
          <w:b/>
          <w:bCs/>
        </w:rPr>
      </w:pPr>
      <w:r w:rsidRPr="00927B8B">
        <w:rPr>
          <w:b/>
        </w:rPr>
        <w:t>ANYKŠČIŲ RAJONO SAVIVALDYBĖS</w:t>
      </w:r>
      <w:r w:rsidR="00E07C48">
        <w:rPr>
          <w:b/>
        </w:rPr>
        <w:t xml:space="preserve"> UGDYMO ĮSTAIGŲ</w:t>
      </w:r>
      <w:r w:rsidRPr="00927B8B">
        <w:rPr>
          <w:b/>
          <w:bCs/>
        </w:rPr>
        <w:t xml:space="preserve"> MOKYKLINIŲ IR GELTONŲJŲ </w:t>
      </w:r>
      <w:r w:rsidRPr="00927B8B">
        <w:rPr>
          <w:b/>
        </w:rPr>
        <w:t xml:space="preserve">AUTOBUSŲ </w:t>
      </w:r>
      <w:r w:rsidRPr="00411C57">
        <w:rPr>
          <w:b/>
        </w:rPr>
        <w:t>LAIKINOS</w:t>
      </w:r>
      <w:r w:rsidRPr="00411C57">
        <w:rPr>
          <w:b/>
          <w:color w:val="EE0000"/>
        </w:rPr>
        <w:t xml:space="preserve"> </w:t>
      </w:r>
      <w:r w:rsidRPr="00927B8B">
        <w:rPr>
          <w:b/>
        </w:rPr>
        <w:t>PA</w:t>
      </w:r>
      <w:r>
        <w:rPr>
          <w:b/>
        </w:rPr>
        <w:t>NAUDOS</w:t>
      </w:r>
      <w:r w:rsidRPr="000034D3">
        <w:rPr>
          <w:b/>
        </w:rPr>
        <w:t xml:space="preserve"> </w:t>
      </w:r>
      <w:r>
        <w:rPr>
          <w:b/>
        </w:rPr>
        <w:t>TVARKOS</w:t>
      </w:r>
      <w:r w:rsidR="00C356E8" w:rsidRPr="000034D3">
        <w:rPr>
          <w:b/>
          <w:bCs/>
        </w:rPr>
        <w:t xml:space="preserve"> </w:t>
      </w:r>
      <w:r w:rsidR="00C356E8" w:rsidRPr="00927B8B">
        <w:rPr>
          <w:b/>
          <w:bCs/>
        </w:rPr>
        <w:t>APRAŠAS</w:t>
      </w:r>
    </w:p>
    <w:p w14:paraId="4B6447CF" w14:textId="6123A22B" w:rsidR="00C356E8" w:rsidRPr="00927B8B" w:rsidRDefault="00C356E8" w:rsidP="00C356E8">
      <w:pPr>
        <w:tabs>
          <w:tab w:val="left" w:pos="4395"/>
        </w:tabs>
        <w:spacing w:line="276" w:lineRule="auto"/>
        <w:ind w:left="4536"/>
        <w:jc w:val="center"/>
        <w:rPr>
          <w:b/>
          <w:bCs/>
        </w:rPr>
      </w:pPr>
    </w:p>
    <w:p w14:paraId="7919125C" w14:textId="77777777" w:rsidR="00711EC4" w:rsidRPr="00927B8B" w:rsidRDefault="00711EC4" w:rsidP="00B4681B">
      <w:pPr>
        <w:pStyle w:val="Antrat2"/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27B8B">
        <w:rPr>
          <w:rFonts w:ascii="Times New Roman" w:hAnsi="Times New Roman" w:cs="Times New Roman"/>
          <w:b/>
          <w:bCs/>
          <w:color w:val="auto"/>
          <w:sz w:val="24"/>
          <w:szCs w:val="24"/>
        </w:rPr>
        <w:t>I SKYRIUS</w:t>
      </w:r>
    </w:p>
    <w:p w14:paraId="51E24157" w14:textId="77777777" w:rsidR="00711EC4" w:rsidRDefault="00711EC4" w:rsidP="00B4681B">
      <w:pPr>
        <w:pStyle w:val="prastasiniatinklio"/>
        <w:spacing w:before="0" w:after="0" w:line="240" w:lineRule="auto"/>
        <w:jc w:val="center"/>
        <w:rPr>
          <w:rStyle w:val="Grietas"/>
        </w:rPr>
      </w:pPr>
      <w:r w:rsidRPr="00927B8B">
        <w:rPr>
          <w:rStyle w:val="Grietas"/>
        </w:rPr>
        <w:t>BENDROSIOS NUOSTATOS</w:t>
      </w:r>
    </w:p>
    <w:p w14:paraId="6AF2F766" w14:textId="77777777" w:rsidR="00AE6BB3" w:rsidRPr="00927B8B" w:rsidRDefault="00AE6BB3" w:rsidP="00AE6BB3">
      <w:pPr>
        <w:pStyle w:val="prastasiniatinklio"/>
        <w:spacing w:before="0" w:after="0" w:line="240" w:lineRule="auto"/>
        <w:jc w:val="center"/>
      </w:pPr>
    </w:p>
    <w:p w14:paraId="2665EC82" w14:textId="265390E2" w:rsidR="00947632" w:rsidRPr="004B25D9" w:rsidRDefault="00ED4036" w:rsidP="00AE6BB3">
      <w:pPr>
        <w:pStyle w:val="prastasiniatinklio"/>
        <w:numPr>
          <w:ilvl w:val="0"/>
          <w:numId w:val="1"/>
        </w:numPr>
        <w:tabs>
          <w:tab w:val="clear" w:pos="720"/>
          <w:tab w:val="num" w:pos="851"/>
        </w:tabs>
        <w:suppressAutoHyphens w:val="0"/>
        <w:spacing w:before="0" w:after="0" w:line="360" w:lineRule="auto"/>
        <w:ind w:left="0" w:firstLine="720"/>
        <w:jc w:val="both"/>
      </w:pPr>
      <w:r w:rsidRPr="004B25D9">
        <w:t xml:space="preserve">Anykščių rajono savivaldybės </w:t>
      </w:r>
      <w:r w:rsidR="008B2FCB">
        <w:t>ugdymo įstaigų</w:t>
      </w:r>
      <w:r w:rsidR="008F70F1" w:rsidRPr="004B25D9">
        <w:t xml:space="preserve"> </w:t>
      </w:r>
      <w:r w:rsidR="00114909" w:rsidRPr="004B25D9">
        <w:t xml:space="preserve">(toliau – mokyklos) </w:t>
      </w:r>
      <w:r w:rsidR="00F556A5" w:rsidRPr="004B25D9">
        <w:t>mokyklinių ir geltonųjų</w:t>
      </w:r>
      <w:r w:rsidR="00711EC4" w:rsidRPr="004B25D9">
        <w:t xml:space="preserve"> autobusų</w:t>
      </w:r>
      <w:r w:rsidR="00F556A5" w:rsidRPr="004B25D9">
        <w:t xml:space="preserve"> (toliau – </w:t>
      </w:r>
      <w:r w:rsidR="008F70F1" w:rsidRPr="004B25D9">
        <w:t xml:space="preserve">mokyklų </w:t>
      </w:r>
      <w:r w:rsidR="00F556A5" w:rsidRPr="004B25D9">
        <w:t>autobus</w:t>
      </w:r>
      <w:r w:rsidR="00114909" w:rsidRPr="004B25D9">
        <w:t>ai</w:t>
      </w:r>
      <w:r w:rsidR="00F556A5" w:rsidRPr="004B25D9">
        <w:t>)</w:t>
      </w:r>
      <w:r w:rsidR="00711EC4" w:rsidRPr="004B25D9">
        <w:t xml:space="preserve"> </w:t>
      </w:r>
      <w:r w:rsidR="00711EC4" w:rsidRPr="00411C57">
        <w:t>laikino</w:t>
      </w:r>
      <w:r w:rsidR="00332AE7" w:rsidRPr="00411C57">
        <w:t>s</w:t>
      </w:r>
      <w:r w:rsidR="00711EC4" w:rsidRPr="00411C57">
        <w:t xml:space="preserve"> </w:t>
      </w:r>
      <w:r w:rsidR="00711EC4" w:rsidRPr="004B25D9">
        <w:t>panaudo</w:t>
      </w:r>
      <w:r w:rsidR="00332AE7">
        <w:t>s</w:t>
      </w:r>
      <w:r w:rsidR="00711EC4" w:rsidRPr="004B25D9">
        <w:t xml:space="preserve"> tarp Anykščių rajono savivaldybės</w:t>
      </w:r>
      <w:r w:rsidR="007B1F42" w:rsidRPr="004B25D9">
        <w:t xml:space="preserve"> (toliau – Savivaldybė)</w:t>
      </w:r>
      <w:r w:rsidR="00711EC4" w:rsidRPr="004B25D9">
        <w:t xml:space="preserve"> </w:t>
      </w:r>
      <w:r w:rsidR="00F556A5" w:rsidRPr="004B25D9">
        <w:t>mokyklų</w:t>
      </w:r>
      <w:r w:rsidR="00711EC4" w:rsidRPr="004B25D9">
        <w:t xml:space="preserve"> tvarkos aprašas (toliau – Aprašas) nustato mokykl</w:t>
      </w:r>
      <w:r w:rsidR="008F70F1" w:rsidRPr="004B25D9">
        <w:t>ų</w:t>
      </w:r>
      <w:r w:rsidR="00711EC4" w:rsidRPr="004B25D9">
        <w:t xml:space="preserve"> autobusų </w:t>
      </w:r>
      <w:r w:rsidR="008B2FCB">
        <w:t xml:space="preserve">laikinos </w:t>
      </w:r>
      <w:r w:rsidR="00C9719F">
        <w:t>panaudos</w:t>
      </w:r>
      <w:r w:rsidR="005C557C" w:rsidRPr="004B25D9">
        <w:t xml:space="preserve"> sąlygas, </w:t>
      </w:r>
      <w:r w:rsidR="00711EC4" w:rsidRPr="004B25D9">
        <w:t>atsakomyb</w:t>
      </w:r>
      <w:r w:rsidR="005C557C" w:rsidRPr="004B25D9">
        <w:t>ę</w:t>
      </w:r>
      <w:r w:rsidR="00E449E0">
        <w:t>, perdavimo</w:t>
      </w:r>
      <w:r w:rsidR="00711EC4" w:rsidRPr="004B25D9">
        <w:t xml:space="preserve"> ir grąžinimo tvarką.</w:t>
      </w:r>
    </w:p>
    <w:p w14:paraId="73E6BBF9" w14:textId="2EC21D5E" w:rsidR="00AE5CDE" w:rsidRDefault="00711EC4" w:rsidP="00AE6BB3">
      <w:pPr>
        <w:pStyle w:val="prastasiniatinklio"/>
        <w:numPr>
          <w:ilvl w:val="0"/>
          <w:numId w:val="1"/>
        </w:numPr>
        <w:tabs>
          <w:tab w:val="clear" w:pos="720"/>
          <w:tab w:val="num" w:pos="851"/>
        </w:tabs>
        <w:suppressAutoHyphens w:val="0"/>
        <w:spacing w:before="0" w:after="0" w:line="360" w:lineRule="auto"/>
        <w:ind w:left="0" w:firstLine="720"/>
        <w:jc w:val="both"/>
      </w:pPr>
      <w:r w:rsidRPr="004B25D9">
        <w:t>Aprašo tikslas – u</w:t>
      </w:r>
      <w:r w:rsidR="00AE5CDE" w:rsidRPr="00AE5CDE">
        <w:t>žtikrinti savalaikį, saugų ir nepertraukiamą mokinių vežimą į mokyklą ir iš jos, sudaryti galimybę Savivaldybės mokykloms laikinai ir neatlygintinai naudotis kitų Savivaldybės mokyklų patikėjimo teise valdomais mokyklų autobusais.</w:t>
      </w:r>
    </w:p>
    <w:p w14:paraId="4FA30CC6" w14:textId="592F70C3" w:rsidR="008B0FF7" w:rsidRDefault="00935213" w:rsidP="00AE6BB3">
      <w:pPr>
        <w:pStyle w:val="prastasiniatinklio"/>
        <w:numPr>
          <w:ilvl w:val="0"/>
          <w:numId w:val="1"/>
        </w:numPr>
        <w:tabs>
          <w:tab w:val="clear" w:pos="720"/>
          <w:tab w:val="num" w:pos="851"/>
        </w:tabs>
        <w:suppressAutoHyphens w:val="0"/>
        <w:spacing w:before="0" w:after="0" w:line="360" w:lineRule="auto"/>
        <w:ind w:left="0" w:firstLine="720"/>
        <w:jc w:val="both"/>
      </w:pPr>
      <w:r w:rsidRPr="00935213">
        <w:t>Aprašas taikomas Savivaldybės mokykloms laikino</w:t>
      </w:r>
      <w:r w:rsidR="001603F0">
        <w:t>s</w:t>
      </w:r>
      <w:r w:rsidRPr="00935213">
        <w:t xml:space="preserve"> mokyklų autobusų p</w:t>
      </w:r>
      <w:r w:rsidR="001603F0">
        <w:t>anaudos</w:t>
      </w:r>
      <w:r w:rsidRPr="00935213">
        <w:t xml:space="preserve"> atvejais.</w:t>
      </w:r>
      <w:r w:rsidR="00376936">
        <w:t xml:space="preserve"> </w:t>
      </w:r>
    </w:p>
    <w:p w14:paraId="075F2347" w14:textId="77777777" w:rsidR="008B0FF7" w:rsidRPr="00927B8B" w:rsidRDefault="008B0FF7" w:rsidP="00BC72F4">
      <w:pPr>
        <w:pStyle w:val="Antrat2"/>
        <w:tabs>
          <w:tab w:val="num" w:pos="426"/>
        </w:tabs>
        <w:spacing w:before="0"/>
        <w:ind w:firstLine="56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27B8B">
        <w:rPr>
          <w:rFonts w:ascii="Times New Roman" w:hAnsi="Times New Roman" w:cs="Times New Roman"/>
          <w:b/>
          <w:bCs/>
          <w:color w:val="auto"/>
          <w:sz w:val="24"/>
          <w:szCs w:val="24"/>
        </w:rPr>
        <w:t>II SKYRIUS</w:t>
      </w:r>
    </w:p>
    <w:p w14:paraId="25494815" w14:textId="0ACEF838" w:rsidR="008B0FF7" w:rsidRDefault="008B0FF7" w:rsidP="00BC72F4">
      <w:pPr>
        <w:pStyle w:val="prastasiniatinklio"/>
        <w:tabs>
          <w:tab w:val="num" w:pos="426"/>
        </w:tabs>
        <w:spacing w:before="0" w:after="0" w:line="360" w:lineRule="auto"/>
        <w:ind w:firstLine="567"/>
        <w:jc w:val="center"/>
        <w:rPr>
          <w:rStyle w:val="Grietas"/>
        </w:rPr>
      </w:pPr>
      <w:r>
        <w:rPr>
          <w:b/>
        </w:rPr>
        <w:t xml:space="preserve">MOKYKLŲ </w:t>
      </w:r>
      <w:r w:rsidRPr="00927B8B">
        <w:rPr>
          <w:b/>
        </w:rPr>
        <w:t xml:space="preserve">AUTOBUSŲ </w:t>
      </w:r>
      <w:r>
        <w:rPr>
          <w:b/>
        </w:rPr>
        <w:t>PANAUDOS</w:t>
      </w:r>
      <w:r w:rsidRPr="00927B8B">
        <w:rPr>
          <w:rStyle w:val="Grietas"/>
        </w:rPr>
        <w:t xml:space="preserve"> SĄLYGOS</w:t>
      </w:r>
    </w:p>
    <w:p w14:paraId="46A8E873" w14:textId="77777777" w:rsidR="00AE6BB3" w:rsidRPr="008B0FF7" w:rsidRDefault="00AE6BB3" w:rsidP="00AE6BB3">
      <w:pPr>
        <w:pStyle w:val="prastasiniatinklio"/>
        <w:tabs>
          <w:tab w:val="num" w:pos="426"/>
        </w:tabs>
        <w:spacing w:before="0" w:after="0" w:line="240" w:lineRule="auto"/>
        <w:ind w:firstLine="567"/>
        <w:jc w:val="center"/>
        <w:rPr>
          <w:b/>
          <w:bCs/>
        </w:rPr>
      </w:pPr>
    </w:p>
    <w:p w14:paraId="177ABC4F" w14:textId="0B645A60" w:rsidR="00947632" w:rsidRPr="008B0FF7" w:rsidRDefault="00711EC4" w:rsidP="00AE6BB3">
      <w:pPr>
        <w:pStyle w:val="prastasiniatinklio"/>
        <w:numPr>
          <w:ilvl w:val="0"/>
          <w:numId w:val="1"/>
        </w:numPr>
        <w:tabs>
          <w:tab w:val="clear" w:pos="720"/>
          <w:tab w:val="num" w:pos="851"/>
        </w:tabs>
        <w:suppressAutoHyphens w:val="0"/>
        <w:spacing w:before="0" w:after="0" w:line="360" w:lineRule="auto"/>
        <w:ind w:left="0" w:firstLine="720"/>
        <w:jc w:val="both"/>
      </w:pPr>
      <w:r w:rsidRPr="008B0FF7">
        <w:t>Mokykl</w:t>
      </w:r>
      <w:r w:rsidR="008F70F1" w:rsidRPr="008B0FF7">
        <w:t>ų</w:t>
      </w:r>
      <w:r w:rsidRPr="008B0FF7">
        <w:t xml:space="preserve"> autobus</w:t>
      </w:r>
      <w:r w:rsidR="00A519BB" w:rsidRPr="008B0FF7">
        <w:t>us vienos</w:t>
      </w:r>
      <w:r w:rsidRPr="008B0FF7">
        <w:t xml:space="preserve"> kitoms </w:t>
      </w:r>
      <w:r w:rsidR="00B11010" w:rsidRPr="008B0FF7">
        <w:t>S</w:t>
      </w:r>
      <w:r w:rsidRPr="008B0FF7">
        <w:t xml:space="preserve">avivaldybės </w:t>
      </w:r>
      <w:r w:rsidR="008B0FF7">
        <w:t>mokyklos</w:t>
      </w:r>
      <w:r w:rsidR="00A519BB" w:rsidRPr="008B0FF7">
        <w:t xml:space="preserve"> gali perduoti nemokamai naudoti tik pagal pagrindinę paskirtį – mokinių vežimui.</w:t>
      </w:r>
      <w:r w:rsidRPr="008B0FF7">
        <w:t xml:space="preserve"> </w:t>
      </w:r>
    </w:p>
    <w:p w14:paraId="5153BD7D" w14:textId="294ECB94" w:rsidR="00BB7574" w:rsidRPr="00B35F95" w:rsidRDefault="00947632" w:rsidP="00AE6BB3">
      <w:pPr>
        <w:pStyle w:val="prastasiniatinklio"/>
        <w:numPr>
          <w:ilvl w:val="0"/>
          <w:numId w:val="1"/>
        </w:numPr>
        <w:tabs>
          <w:tab w:val="clear" w:pos="720"/>
          <w:tab w:val="num" w:pos="851"/>
        </w:tabs>
        <w:suppressAutoHyphens w:val="0"/>
        <w:spacing w:before="0" w:after="0" w:line="360" w:lineRule="auto"/>
        <w:ind w:left="0" w:firstLine="720"/>
        <w:jc w:val="both"/>
      </w:pPr>
      <w:r w:rsidRPr="00B35F95">
        <w:t>Mokykl</w:t>
      </w:r>
      <w:r w:rsidR="008F70F1" w:rsidRPr="00B35F95">
        <w:t>ų</w:t>
      </w:r>
      <w:r w:rsidRPr="00B35F95">
        <w:t xml:space="preserve"> autobuso laikino perdavimo laikotarpis ir </w:t>
      </w:r>
      <w:r w:rsidR="00BC72F4" w:rsidRPr="00B35F95">
        <w:t>panaudos</w:t>
      </w:r>
      <w:r w:rsidRPr="00B35F95">
        <w:t xml:space="preserve"> sąlygos nustatomi šalių susitarimu, atsižvelgiant į mokinių vežimo poreikius ir galimybes. </w:t>
      </w:r>
    </w:p>
    <w:p w14:paraId="338531C9" w14:textId="03D5717B" w:rsidR="00947632" w:rsidRPr="008B0FF7" w:rsidRDefault="00A519BB" w:rsidP="00AE6BB3">
      <w:pPr>
        <w:pStyle w:val="prastasiniatinklio"/>
        <w:numPr>
          <w:ilvl w:val="0"/>
          <w:numId w:val="1"/>
        </w:numPr>
        <w:tabs>
          <w:tab w:val="clear" w:pos="720"/>
          <w:tab w:val="num" w:pos="851"/>
        </w:tabs>
        <w:suppressAutoHyphens w:val="0"/>
        <w:spacing w:before="0" w:after="0" w:line="360" w:lineRule="auto"/>
        <w:ind w:left="0" w:firstLine="720"/>
        <w:jc w:val="both"/>
      </w:pPr>
      <w:r w:rsidRPr="008B0FF7">
        <w:t>D</w:t>
      </w:r>
      <w:r w:rsidR="00947632" w:rsidRPr="008B0FF7">
        <w:t>ėl konkretaus mokykl</w:t>
      </w:r>
      <w:r w:rsidR="00CE114A" w:rsidRPr="008B0FF7">
        <w:t>os</w:t>
      </w:r>
      <w:r w:rsidR="00947632" w:rsidRPr="008B0FF7">
        <w:t xml:space="preserve"> autobuso laikino perdavimo</w:t>
      </w:r>
      <w:r w:rsidRPr="008B0FF7">
        <w:t xml:space="preserve"> </w:t>
      </w:r>
      <w:r w:rsidR="00411C57" w:rsidRPr="00166D93">
        <w:t xml:space="preserve">naudotis </w:t>
      </w:r>
      <w:r w:rsidRPr="008B0FF7">
        <w:t>tiesiogiai susitaria perduodančios ir perimančios mokykl</w:t>
      </w:r>
      <w:r w:rsidR="00FB4096" w:rsidRPr="008B0FF7">
        <w:t>ų</w:t>
      </w:r>
      <w:r w:rsidRPr="008B0FF7">
        <w:t xml:space="preserve"> direktoriai.</w:t>
      </w:r>
      <w:r w:rsidR="00947632" w:rsidRPr="008B0FF7">
        <w:t xml:space="preserve"> </w:t>
      </w:r>
      <w:r w:rsidR="00B35F95">
        <w:t xml:space="preserve">    </w:t>
      </w:r>
    </w:p>
    <w:p w14:paraId="05ACB7B9" w14:textId="52697759" w:rsidR="00BC72F4" w:rsidRDefault="00711EC4" w:rsidP="00AE6BB3">
      <w:pPr>
        <w:pStyle w:val="prastasiniatinklio"/>
        <w:numPr>
          <w:ilvl w:val="0"/>
          <w:numId w:val="1"/>
        </w:numPr>
        <w:tabs>
          <w:tab w:val="clear" w:pos="720"/>
          <w:tab w:val="num" w:pos="851"/>
        </w:tabs>
        <w:suppressAutoHyphens w:val="0"/>
        <w:spacing w:before="0" w:after="0" w:line="360" w:lineRule="auto"/>
        <w:ind w:left="0" w:firstLine="720"/>
        <w:jc w:val="both"/>
      </w:pPr>
      <w:r w:rsidRPr="008B0FF7">
        <w:t>Mokykl</w:t>
      </w:r>
      <w:r w:rsidR="00CE114A" w:rsidRPr="008B0FF7">
        <w:t>os</w:t>
      </w:r>
      <w:r w:rsidRPr="008B0FF7">
        <w:t xml:space="preserve"> autobusas </w:t>
      </w:r>
      <w:r w:rsidR="00A519BB" w:rsidRPr="008B0FF7">
        <w:t xml:space="preserve">kitai mokyklai naudotis </w:t>
      </w:r>
      <w:r w:rsidRPr="008B0FF7">
        <w:t>perduodamas be vairuotojo.</w:t>
      </w:r>
    </w:p>
    <w:p w14:paraId="31044CCC" w14:textId="77777777" w:rsidR="00BC72F4" w:rsidRPr="008B0FF7" w:rsidRDefault="00BC72F4" w:rsidP="00C7686B">
      <w:pPr>
        <w:pStyle w:val="prastasiniatinklio"/>
        <w:suppressAutoHyphens w:val="0"/>
        <w:spacing w:before="0" w:after="0" w:line="360" w:lineRule="auto"/>
        <w:jc w:val="both"/>
      </w:pPr>
    </w:p>
    <w:p w14:paraId="3992A4FD" w14:textId="79DED746" w:rsidR="00C32A34" w:rsidRPr="009D140A" w:rsidRDefault="00C32A34" w:rsidP="00C7686B">
      <w:pPr>
        <w:pStyle w:val="Antrat2"/>
        <w:tabs>
          <w:tab w:val="num" w:pos="426"/>
        </w:tabs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27B8B">
        <w:rPr>
          <w:rFonts w:ascii="Times New Roman" w:hAnsi="Times New Roman" w:cs="Times New Roman"/>
          <w:b/>
          <w:bCs/>
          <w:color w:val="auto"/>
          <w:sz w:val="24"/>
          <w:szCs w:val="24"/>
        </w:rPr>
        <w:t>III SKYRIUS</w:t>
      </w:r>
    </w:p>
    <w:p w14:paraId="7EFF133C" w14:textId="1A91D976" w:rsidR="00376936" w:rsidRDefault="000034D3" w:rsidP="00C7686B">
      <w:pPr>
        <w:pStyle w:val="prastasiniatinklio"/>
        <w:tabs>
          <w:tab w:val="num" w:pos="426"/>
        </w:tabs>
        <w:spacing w:before="0" w:after="0" w:line="360" w:lineRule="auto"/>
        <w:jc w:val="center"/>
        <w:rPr>
          <w:rStyle w:val="Grietas"/>
        </w:rPr>
      </w:pPr>
      <w:r w:rsidRPr="004B25D9">
        <w:rPr>
          <w:b/>
        </w:rPr>
        <w:t>MOKYKLŲ AUTOBUSŲ</w:t>
      </w:r>
      <w:r w:rsidR="00C32A34" w:rsidRPr="004B25D9">
        <w:rPr>
          <w:rStyle w:val="Grietas"/>
        </w:rPr>
        <w:t xml:space="preserve"> PERDAVIMO TVARKA</w:t>
      </w:r>
    </w:p>
    <w:p w14:paraId="25D92294" w14:textId="77777777" w:rsidR="00AE6BB3" w:rsidRPr="00376936" w:rsidRDefault="00AE6BB3" w:rsidP="00AE6BB3">
      <w:pPr>
        <w:pStyle w:val="prastasiniatinklio"/>
        <w:tabs>
          <w:tab w:val="num" w:pos="426"/>
        </w:tabs>
        <w:spacing w:before="0" w:after="0" w:line="240" w:lineRule="auto"/>
        <w:jc w:val="center"/>
        <w:rPr>
          <w:b/>
          <w:bCs/>
        </w:rPr>
      </w:pPr>
    </w:p>
    <w:p w14:paraId="2679585C" w14:textId="64B83200" w:rsidR="00947632" w:rsidRPr="004B25D9" w:rsidRDefault="006F1A32" w:rsidP="00AE6BB3">
      <w:pPr>
        <w:pStyle w:val="prastasiniatinklio"/>
        <w:numPr>
          <w:ilvl w:val="0"/>
          <w:numId w:val="1"/>
        </w:numPr>
        <w:tabs>
          <w:tab w:val="clear" w:pos="720"/>
          <w:tab w:val="num" w:pos="851"/>
        </w:tabs>
        <w:suppressAutoHyphens w:val="0"/>
        <w:spacing w:before="0" w:after="0" w:line="360" w:lineRule="auto"/>
        <w:ind w:left="0" w:firstLine="720"/>
        <w:jc w:val="both"/>
      </w:pPr>
      <w:r w:rsidRPr="004B25D9">
        <w:t xml:space="preserve">Mokyklos autobusas laikinai perduodamas naudotis </w:t>
      </w:r>
      <w:r w:rsidR="00711EC4" w:rsidRPr="004B25D9">
        <w:t>direktori</w:t>
      </w:r>
      <w:r w:rsidR="000034D3" w:rsidRPr="004B25D9">
        <w:t>a</w:t>
      </w:r>
      <w:r w:rsidR="00711EC4" w:rsidRPr="004B25D9">
        <w:t xml:space="preserve">us </w:t>
      </w:r>
      <w:r w:rsidRPr="004B25D9">
        <w:t>įsakymo pagrindu</w:t>
      </w:r>
      <w:r w:rsidR="00711EC4" w:rsidRPr="004B25D9">
        <w:t>, kuriame nurodoma:</w:t>
      </w:r>
    </w:p>
    <w:p w14:paraId="1FDB4FDE" w14:textId="641D8480" w:rsidR="00C774BD" w:rsidRDefault="00BB7574" w:rsidP="00AE6BB3">
      <w:pPr>
        <w:pStyle w:val="prastasiniatinklio"/>
        <w:suppressAutoHyphens w:val="0"/>
        <w:spacing w:before="0" w:after="0" w:line="360" w:lineRule="auto"/>
        <w:ind w:firstLine="720"/>
        <w:jc w:val="both"/>
      </w:pPr>
      <w:r>
        <w:t>8</w:t>
      </w:r>
      <w:r w:rsidR="00C32A34">
        <w:t>.1.</w:t>
      </w:r>
      <w:r w:rsidR="008B0FF7">
        <w:t xml:space="preserve"> </w:t>
      </w:r>
      <w:r w:rsidR="00711EC4" w:rsidRPr="00927B8B">
        <w:t>perduodamo mokykl</w:t>
      </w:r>
      <w:r w:rsidR="008F70F1">
        <w:t>os</w:t>
      </w:r>
      <w:r w:rsidR="00711EC4" w:rsidRPr="00927B8B">
        <w:t xml:space="preserve"> autobuso modelis ir valstybinis registracijos</w:t>
      </w:r>
      <w:r w:rsidR="008B0FF7">
        <w:t xml:space="preserve"> </w:t>
      </w:r>
      <w:r w:rsidR="00711EC4" w:rsidRPr="00927B8B">
        <w:t>numeris;</w:t>
      </w:r>
    </w:p>
    <w:p w14:paraId="67693EF6" w14:textId="57AD6068" w:rsidR="00321641" w:rsidRDefault="00BB7574" w:rsidP="00AE6BB3">
      <w:pPr>
        <w:pStyle w:val="prastasiniatinklio"/>
        <w:suppressAutoHyphens w:val="0"/>
        <w:spacing w:before="0" w:after="0" w:line="360" w:lineRule="auto"/>
        <w:ind w:firstLine="720"/>
        <w:jc w:val="both"/>
      </w:pPr>
      <w:r>
        <w:t>8</w:t>
      </w:r>
      <w:r w:rsidR="00711EC4" w:rsidRPr="00927B8B">
        <w:t xml:space="preserve">.2. </w:t>
      </w:r>
      <w:r w:rsidR="0027407D">
        <w:t>mokykla</w:t>
      </w:r>
      <w:r w:rsidR="00711EC4" w:rsidRPr="00927B8B">
        <w:t>, kuriai perduodamas mokykl</w:t>
      </w:r>
      <w:r w:rsidR="008F70F1">
        <w:t>os</w:t>
      </w:r>
      <w:r w:rsidR="00711EC4" w:rsidRPr="00927B8B">
        <w:t xml:space="preserve"> autobusas;</w:t>
      </w:r>
    </w:p>
    <w:p w14:paraId="554EFDC8" w14:textId="4C787024" w:rsidR="00C32A34" w:rsidRDefault="00BB7574" w:rsidP="00AE6BB3">
      <w:pPr>
        <w:pStyle w:val="prastasiniatinklio"/>
        <w:suppressAutoHyphens w:val="0"/>
        <w:spacing w:before="0" w:after="0" w:line="360" w:lineRule="auto"/>
        <w:ind w:firstLine="720"/>
        <w:jc w:val="both"/>
      </w:pPr>
      <w:r>
        <w:t>8</w:t>
      </w:r>
      <w:r w:rsidR="00711EC4" w:rsidRPr="00927B8B">
        <w:t>.3. autobuso p</w:t>
      </w:r>
      <w:r w:rsidR="00911D36">
        <w:t>anaudos</w:t>
      </w:r>
      <w:r w:rsidR="00711EC4" w:rsidRPr="00927B8B">
        <w:t xml:space="preserve"> laikotarpis.</w:t>
      </w:r>
    </w:p>
    <w:p w14:paraId="446F4A6D" w14:textId="4372F450" w:rsidR="00BB7574" w:rsidRPr="004B25D9" w:rsidRDefault="00BB7574" w:rsidP="00AE6BB3">
      <w:pPr>
        <w:pStyle w:val="prastasiniatinklio"/>
        <w:tabs>
          <w:tab w:val="left" w:pos="567"/>
        </w:tabs>
        <w:suppressAutoHyphens w:val="0"/>
        <w:spacing w:before="0" w:after="0" w:line="360" w:lineRule="auto"/>
        <w:ind w:firstLine="720"/>
        <w:jc w:val="both"/>
      </w:pPr>
      <w:r>
        <w:lastRenderedPageBreak/>
        <w:t>9</w:t>
      </w:r>
      <w:r w:rsidR="00C32A34">
        <w:t>.</w:t>
      </w:r>
      <w:r w:rsidR="00F33260">
        <w:t xml:space="preserve"> </w:t>
      </w:r>
      <w:r w:rsidR="006F1A32" w:rsidRPr="004B25D9">
        <w:t xml:space="preserve">Kartu su </w:t>
      </w:r>
      <w:r w:rsidR="00711EC4" w:rsidRPr="004B25D9">
        <w:t>mokykl</w:t>
      </w:r>
      <w:r w:rsidR="008F70F1" w:rsidRPr="004B25D9">
        <w:t>os</w:t>
      </w:r>
      <w:r w:rsidR="00711EC4" w:rsidRPr="004B25D9">
        <w:t xml:space="preserve"> autobus</w:t>
      </w:r>
      <w:r w:rsidR="006F1A32" w:rsidRPr="004B25D9">
        <w:t>u</w:t>
      </w:r>
      <w:r w:rsidR="00711EC4" w:rsidRPr="004B25D9">
        <w:t xml:space="preserve"> perduodami jo techninės registracijos, draudimo ir kit</w:t>
      </w:r>
      <w:r w:rsidR="00C32A34" w:rsidRPr="004B25D9">
        <w:t xml:space="preserve">i </w:t>
      </w:r>
      <w:r w:rsidR="00D172C3" w:rsidRPr="004B25D9">
        <w:t xml:space="preserve">privalomi </w:t>
      </w:r>
      <w:r w:rsidR="00711EC4" w:rsidRPr="004B25D9">
        <w:t>dokumentai</w:t>
      </w:r>
      <w:r w:rsidR="00156ED9" w:rsidRPr="004B25D9">
        <w:t xml:space="preserve"> </w:t>
      </w:r>
      <w:r w:rsidR="006F1A32" w:rsidRPr="004B25D9">
        <w:t>bei</w:t>
      </w:r>
      <w:r w:rsidR="00156ED9" w:rsidRPr="004B25D9">
        <w:t xml:space="preserve"> </w:t>
      </w:r>
      <w:r w:rsidR="00D172C3" w:rsidRPr="004B25D9">
        <w:t xml:space="preserve">eksploatuoti būtini </w:t>
      </w:r>
      <w:r w:rsidR="00156ED9" w:rsidRPr="004B25D9">
        <w:t>reikmenys</w:t>
      </w:r>
      <w:r w:rsidR="00711EC4" w:rsidRPr="004B25D9">
        <w:t>.</w:t>
      </w:r>
      <w:r w:rsidR="001C2C5D" w:rsidRPr="004B25D9">
        <w:t xml:space="preserve"> </w:t>
      </w:r>
      <w:r w:rsidR="00B407CB" w:rsidRPr="004B25D9">
        <w:t>Siekiant užtikrinti teisingą kuro apskaitą,</w:t>
      </w:r>
      <w:r w:rsidR="00911D36" w:rsidRPr="004B25D9">
        <w:t xml:space="preserve"> </w:t>
      </w:r>
      <w:r w:rsidR="00B407CB" w:rsidRPr="004B25D9">
        <w:t>mokykl</w:t>
      </w:r>
      <w:r w:rsidR="008F70F1" w:rsidRPr="004B25D9">
        <w:t>os</w:t>
      </w:r>
      <w:r w:rsidR="00B407CB" w:rsidRPr="004B25D9">
        <w:t xml:space="preserve"> autobusas perduodamas ir grąžinamas su pilnu kuro baku.</w:t>
      </w:r>
    </w:p>
    <w:p w14:paraId="51E76B5A" w14:textId="2C1375BC" w:rsidR="00BB7574" w:rsidRDefault="00321641" w:rsidP="00AE6BB3">
      <w:pPr>
        <w:pStyle w:val="prastasiniatinklio"/>
        <w:tabs>
          <w:tab w:val="left" w:pos="567"/>
        </w:tabs>
        <w:suppressAutoHyphens w:val="0"/>
        <w:spacing w:before="0" w:after="0" w:line="360" w:lineRule="auto"/>
        <w:ind w:firstLine="720"/>
        <w:jc w:val="both"/>
      </w:pPr>
      <w:r w:rsidRPr="004B25D9">
        <w:t>1</w:t>
      </w:r>
      <w:r w:rsidR="00BB7574" w:rsidRPr="004B25D9">
        <w:t>0</w:t>
      </w:r>
      <w:r w:rsidR="00C32A34" w:rsidRPr="004B25D9">
        <w:t xml:space="preserve">. </w:t>
      </w:r>
      <w:r w:rsidR="00711EC4" w:rsidRPr="004B25D9">
        <w:t>Atvykęs perimti mokykl</w:t>
      </w:r>
      <w:r w:rsidR="008F70F1" w:rsidRPr="004B25D9">
        <w:t>os</w:t>
      </w:r>
      <w:r w:rsidR="00711EC4" w:rsidRPr="004B25D9">
        <w:t xml:space="preserve"> autobuso, perimančios mokyklos vairuotojas apžiūri autobusą, patikrina jo</w:t>
      </w:r>
      <w:r w:rsidR="008B0FF7">
        <w:t xml:space="preserve"> komplektaciją,</w:t>
      </w:r>
      <w:r w:rsidR="00711EC4" w:rsidRPr="004B25D9">
        <w:t xml:space="preserve"> </w:t>
      </w:r>
      <w:r w:rsidR="004B25D9" w:rsidRPr="004B25D9">
        <w:t xml:space="preserve">išorės ir salono </w:t>
      </w:r>
      <w:r w:rsidR="00711EC4" w:rsidRPr="004B25D9">
        <w:t>būklę</w:t>
      </w:r>
      <w:r w:rsidR="00F067FF">
        <w:t xml:space="preserve"> </w:t>
      </w:r>
      <w:r w:rsidR="00085652">
        <w:t>(r</w:t>
      </w:r>
      <w:r w:rsidR="00711EC4" w:rsidRPr="004B25D9">
        <w:t xml:space="preserve">ekomenduojama atlikti </w:t>
      </w:r>
      <w:r w:rsidR="00711EC4" w:rsidRPr="00927B8B">
        <w:t>foto</w:t>
      </w:r>
      <w:r w:rsidR="00ED02DB">
        <w:t>fiksaciją</w:t>
      </w:r>
      <w:r w:rsidR="00B407CB" w:rsidRPr="00927B8B">
        <w:t xml:space="preserve"> ar v</w:t>
      </w:r>
      <w:r w:rsidR="00ED02DB">
        <w:t>aizdo įrašą</w:t>
      </w:r>
      <w:r w:rsidR="00711EC4" w:rsidRPr="00927B8B">
        <w:t>).</w:t>
      </w:r>
    </w:p>
    <w:p w14:paraId="2FB45DA5" w14:textId="01986A84" w:rsidR="00BB7574" w:rsidRDefault="00BB7574" w:rsidP="00AE6BB3">
      <w:pPr>
        <w:pStyle w:val="prastasiniatinklio"/>
        <w:tabs>
          <w:tab w:val="left" w:pos="567"/>
        </w:tabs>
        <w:suppressAutoHyphens w:val="0"/>
        <w:spacing w:before="0" w:after="0" w:line="360" w:lineRule="auto"/>
        <w:ind w:firstLine="720"/>
        <w:jc w:val="both"/>
      </w:pPr>
      <w:r>
        <w:t>11</w:t>
      </w:r>
      <w:r w:rsidRPr="004B25D9">
        <w:t xml:space="preserve">. </w:t>
      </w:r>
      <w:r w:rsidR="0027407D" w:rsidRPr="0027407D">
        <w:t xml:space="preserve">Nustačius mokyklos autobuso išorės ar salono defektus, jie fiksuojami </w:t>
      </w:r>
      <w:r w:rsidR="00F067FF">
        <w:t xml:space="preserve">Mokyklos autobuso </w:t>
      </w:r>
      <w:r w:rsidR="0027407D" w:rsidRPr="0027407D">
        <w:t>p</w:t>
      </w:r>
      <w:r w:rsidR="004704DB">
        <w:t>erdavimo</w:t>
      </w:r>
      <w:r w:rsidR="0027407D">
        <w:t>-</w:t>
      </w:r>
      <w:r w:rsidR="0027407D" w:rsidRPr="0027407D">
        <w:t xml:space="preserve">grąžinimo </w:t>
      </w:r>
      <w:r w:rsidR="0027407D">
        <w:t>lap</w:t>
      </w:r>
      <w:r w:rsidR="0027407D" w:rsidRPr="0027407D">
        <w:t>e (Aprašo priedas), dalyvaujant perduodančios mokyklos atstovui</w:t>
      </w:r>
      <w:r w:rsidR="00D172C3" w:rsidRPr="004B25D9">
        <w:t>.</w:t>
      </w:r>
      <w:r w:rsidR="00711EC4" w:rsidRPr="004B25D9">
        <w:t xml:space="preserve"> </w:t>
      </w:r>
    </w:p>
    <w:p w14:paraId="33200A9D" w14:textId="77777777" w:rsidR="008B0FF7" w:rsidRPr="004B25D9" w:rsidRDefault="008B0FF7" w:rsidP="00321641">
      <w:pPr>
        <w:pStyle w:val="prastasiniatinklio"/>
        <w:tabs>
          <w:tab w:val="left" w:pos="567"/>
        </w:tabs>
        <w:suppressAutoHyphens w:val="0"/>
        <w:spacing w:before="0" w:after="0" w:line="360" w:lineRule="auto"/>
        <w:jc w:val="both"/>
        <w:rPr>
          <w:strike/>
        </w:rPr>
      </w:pPr>
    </w:p>
    <w:p w14:paraId="347FEE54" w14:textId="6FC919A6" w:rsidR="00BB7574" w:rsidRDefault="00BB7574" w:rsidP="00BC72F4">
      <w:pPr>
        <w:pStyle w:val="prastasiniatinklio"/>
        <w:tabs>
          <w:tab w:val="left" w:pos="567"/>
        </w:tabs>
        <w:suppressAutoHyphens w:val="0"/>
        <w:spacing w:before="0" w:after="0" w:line="240" w:lineRule="auto"/>
        <w:ind w:firstLine="357"/>
        <w:jc w:val="center"/>
        <w:rPr>
          <w:b/>
          <w:bCs/>
        </w:rPr>
      </w:pPr>
      <w:r>
        <w:rPr>
          <w:b/>
          <w:bCs/>
        </w:rPr>
        <w:t>IV SKYRIUS</w:t>
      </w:r>
    </w:p>
    <w:p w14:paraId="7765D176" w14:textId="53AD5D52" w:rsidR="00BB7574" w:rsidRPr="004B25D9" w:rsidRDefault="000034D3" w:rsidP="00BC72F4">
      <w:pPr>
        <w:pStyle w:val="prastasiniatinklio"/>
        <w:tabs>
          <w:tab w:val="left" w:pos="567"/>
        </w:tabs>
        <w:suppressAutoHyphens w:val="0"/>
        <w:spacing w:before="0" w:after="0" w:line="240" w:lineRule="auto"/>
        <w:ind w:firstLine="357"/>
        <w:jc w:val="center"/>
        <w:rPr>
          <w:b/>
          <w:bCs/>
        </w:rPr>
      </w:pPr>
      <w:r w:rsidRPr="004B25D9">
        <w:rPr>
          <w:b/>
          <w:bCs/>
        </w:rPr>
        <w:t xml:space="preserve">MOKYKLŲ AUTOBUSŲ </w:t>
      </w:r>
      <w:r w:rsidR="00332AE7">
        <w:rPr>
          <w:b/>
          <w:bCs/>
        </w:rPr>
        <w:t>PANAUDOS</w:t>
      </w:r>
      <w:r w:rsidR="00BB7574" w:rsidRPr="004B25D9">
        <w:rPr>
          <w:b/>
          <w:bCs/>
        </w:rPr>
        <w:t xml:space="preserve"> </w:t>
      </w:r>
      <w:r w:rsidR="00D172C3" w:rsidRPr="004B25D9">
        <w:rPr>
          <w:b/>
          <w:bCs/>
        </w:rPr>
        <w:t xml:space="preserve">TVARKA </w:t>
      </w:r>
      <w:r w:rsidR="00BB7574" w:rsidRPr="004B25D9">
        <w:rPr>
          <w:b/>
          <w:bCs/>
        </w:rPr>
        <w:t xml:space="preserve">IR ATSAKOMYBĖ </w:t>
      </w:r>
    </w:p>
    <w:p w14:paraId="1EB3D4F7" w14:textId="77777777" w:rsidR="00321641" w:rsidRPr="004B25D9" w:rsidRDefault="00321641" w:rsidP="00BB7574">
      <w:pPr>
        <w:pStyle w:val="prastasiniatinklio"/>
        <w:tabs>
          <w:tab w:val="left" w:pos="567"/>
        </w:tabs>
        <w:suppressAutoHyphens w:val="0"/>
        <w:spacing w:before="0" w:after="0" w:line="240" w:lineRule="auto"/>
        <w:ind w:firstLine="357"/>
        <w:jc w:val="center"/>
        <w:rPr>
          <w:b/>
          <w:bCs/>
        </w:rPr>
      </w:pPr>
    </w:p>
    <w:p w14:paraId="123EFDFB" w14:textId="3A7F95F3" w:rsidR="00BB7574" w:rsidRDefault="00BB7574" w:rsidP="00AE6BB3">
      <w:pPr>
        <w:pStyle w:val="prastasiniatinklio"/>
        <w:tabs>
          <w:tab w:val="left" w:pos="567"/>
        </w:tabs>
        <w:suppressAutoHyphens w:val="0"/>
        <w:spacing w:before="0" w:after="0" w:line="360" w:lineRule="auto"/>
        <w:ind w:firstLine="720"/>
        <w:jc w:val="both"/>
      </w:pPr>
      <w:r>
        <w:t>12</w:t>
      </w:r>
      <w:r w:rsidR="009D140A">
        <w:t xml:space="preserve">. </w:t>
      </w:r>
      <w:r w:rsidR="00711EC4" w:rsidRPr="00927B8B">
        <w:t xml:space="preserve">Už laikinai perduoto </w:t>
      </w:r>
      <w:r w:rsidR="00BC5412" w:rsidRPr="00166D93">
        <w:t>naudotis</w:t>
      </w:r>
      <w:r w:rsidR="00BC5412">
        <w:t xml:space="preserve"> </w:t>
      </w:r>
      <w:r w:rsidR="00711EC4" w:rsidRPr="00927B8B">
        <w:t>mokykl</w:t>
      </w:r>
      <w:r w:rsidR="008F70F1">
        <w:t>os</w:t>
      </w:r>
      <w:r w:rsidR="00711EC4" w:rsidRPr="00927B8B">
        <w:t xml:space="preserve"> autobuso saugojimą, tinkamą naudojimą ir eksploatavimo kontrolę p</w:t>
      </w:r>
      <w:r w:rsidR="00A819B2">
        <w:t>anaudos</w:t>
      </w:r>
      <w:r w:rsidR="00711EC4" w:rsidRPr="00927B8B">
        <w:t xml:space="preserve"> laikotarpiu atsakingas perimančios mokyklos vadovas.</w:t>
      </w:r>
    </w:p>
    <w:p w14:paraId="6E359474" w14:textId="77777777" w:rsidR="00AE6BB3" w:rsidRDefault="00BB7574" w:rsidP="00AE6BB3">
      <w:pPr>
        <w:pStyle w:val="prastasiniatinklio"/>
        <w:tabs>
          <w:tab w:val="left" w:pos="567"/>
        </w:tabs>
        <w:suppressAutoHyphens w:val="0"/>
        <w:spacing w:before="0" w:after="0" w:line="360" w:lineRule="auto"/>
        <w:ind w:firstLine="720"/>
        <w:jc w:val="both"/>
      </w:pPr>
      <w:r>
        <w:t xml:space="preserve">13. </w:t>
      </w:r>
      <w:r w:rsidR="00711EC4" w:rsidRPr="00927B8B">
        <w:t>Perimančioji mokykla atsako už:</w:t>
      </w:r>
    </w:p>
    <w:p w14:paraId="3B4A44ED" w14:textId="77777777" w:rsidR="00AE6BB3" w:rsidRDefault="00711EC4" w:rsidP="00AE6BB3">
      <w:pPr>
        <w:pStyle w:val="prastasiniatinklio"/>
        <w:tabs>
          <w:tab w:val="left" w:pos="567"/>
        </w:tabs>
        <w:suppressAutoHyphens w:val="0"/>
        <w:spacing w:before="0" w:after="0" w:line="360" w:lineRule="auto"/>
        <w:ind w:firstLine="720"/>
        <w:jc w:val="both"/>
      </w:pPr>
      <w:r w:rsidRPr="00927B8B">
        <w:t>1</w:t>
      </w:r>
      <w:r w:rsidR="00F37648">
        <w:t>3</w:t>
      </w:r>
      <w:r w:rsidRPr="00927B8B">
        <w:t>.1. saugų ir tinkamą mokykl</w:t>
      </w:r>
      <w:r w:rsidR="008F70F1">
        <w:t>os</w:t>
      </w:r>
      <w:r w:rsidRPr="00927B8B">
        <w:t xml:space="preserve"> autobuso naudojimą;</w:t>
      </w:r>
    </w:p>
    <w:p w14:paraId="6C5A932E" w14:textId="7F0699E1" w:rsidR="00AE6BB3" w:rsidRDefault="00711EC4" w:rsidP="00AE6BB3">
      <w:pPr>
        <w:pStyle w:val="prastasiniatinklio"/>
        <w:tabs>
          <w:tab w:val="left" w:pos="567"/>
        </w:tabs>
        <w:suppressAutoHyphens w:val="0"/>
        <w:spacing w:before="0" w:after="0" w:line="360" w:lineRule="auto"/>
        <w:ind w:firstLine="720"/>
        <w:jc w:val="both"/>
      </w:pPr>
      <w:r w:rsidRPr="00927B8B">
        <w:t>1</w:t>
      </w:r>
      <w:r w:rsidR="00F37648">
        <w:t>3</w:t>
      </w:r>
      <w:r w:rsidRPr="00927B8B">
        <w:t>.2. padarytą žalą (išskyrus natūralų nusidėvėjimą);</w:t>
      </w:r>
    </w:p>
    <w:p w14:paraId="4F79BAAE" w14:textId="327C79D4" w:rsidR="00F37648" w:rsidRDefault="00711EC4" w:rsidP="00AE6BB3">
      <w:pPr>
        <w:pStyle w:val="prastasiniatinklio"/>
        <w:tabs>
          <w:tab w:val="left" w:pos="567"/>
        </w:tabs>
        <w:suppressAutoHyphens w:val="0"/>
        <w:spacing w:before="0" w:after="0" w:line="360" w:lineRule="auto"/>
        <w:ind w:firstLine="720"/>
        <w:jc w:val="both"/>
        <w:rPr>
          <w:strike/>
        </w:rPr>
      </w:pPr>
      <w:r w:rsidRPr="00927B8B">
        <w:t>1</w:t>
      </w:r>
      <w:r w:rsidR="00F37648">
        <w:t>3</w:t>
      </w:r>
      <w:r w:rsidRPr="00927B8B">
        <w:t xml:space="preserve">.3. </w:t>
      </w:r>
      <w:r w:rsidR="00A819B2">
        <w:t>savalaikį mokykl</w:t>
      </w:r>
      <w:r w:rsidR="008F70F1">
        <w:t>os</w:t>
      </w:r>
      <w:r w:rsidR="00A819B2">
        <w:t xml:space="preserve"> autobuso grąžinimą sutartu laiku;</w:t>
      </w:r>
    </w:p>
    <w:p w14:paraId="46B39F25" w14:textId="170AA4C6" w:rsidR="00A819B2" w:rsidRPr="00F37648" w:rsidRDefault="00A819B2" w:rsidP="00AE6BB3">
      <w:pPr>
        <w:pStyle w:val="prastasiniatinklio"/>
        <w:tabs>
          <w:tab w:val="left" w:pos="567"/>
        </w:tabs>
        <w:suppressAutoHyphens w:val="0"/>
        <w:spacing w:before="0" w:after="0" w:line="360" w:lineRule="auto"/>
        <w:ind w:firstLine="720"/>
        <w:jc w:val="both"/>
        <w:rPr>
          <w:strike/>
        </w:rPr>
      </w:pPr>
      <w:r>
        <w:t>1</w:t>
      </w:r>
      <w:r w:rsidR="00F37648">
        <w:t>3</w:t>
      </w:r>
      <w:r>
        <w:t>.4. techninės būklės, kokios buvo perduotas, išsaugojimą.</w:t>
      </w:r>
    </w:p>
    <w:p w14:paraId="139C962E" w14:textId="2B42F910" w:rsidR="00931EBE" w:rsidRDefault="009D140A" w:rsidP="00AE6BB3">
      <w:pPr>
        <w:pStyle w:val="prastasiniatinklio"/>
        <w:tabs>
          <w:tab w:val="left" w:pos="567"/>
        </w:tabs>
        <w:suppressAutoHyphens w:val="0"/>
        <w:spacing w:before="0" w:after="0" w:line="360" w:lineRule="auto"/>
        <w:ind w:firstLine="720"/>
        <w:jc w:val="both"/>
      </w:pPr>
      <w:r>
        <w:t>1</w:t>
      </w:r>
      <w:r w:rsidR="00F37648">
        <w:t>4</w:t>
      </w:r>
      <w:r>
        <w:t xml:space="preserve">. </w:t>
      </w:r>
      <w:r w:rsidR="00931EBE" w:rsidRPr="00927B8B">
        <w:t xml:space="preserve">Perduodanti mokykla lieka atsakinga </w:t>
      </w:r>
      <w:r w:rsidR="00C669BB" w:rsidRPr="00927B8B">
        <w:t>už</w:t>
      </w:r>
      <w:r w:rsidR="00D37957">
        <w:t xml:space="preserve"> panaudai</w:t>
      </w:r>
      <w:r w:rsidR="00C669BB" w:rsidRPr="00927B8B">
        <w:t xml:space="preserve"> laikinai perduoto mokykl</w:t>
      </w:r>
      <w:r w:rsidR="008F70F1">
        <w:t>os</w:t>
      </w:r>
      <w:r w:rsidR="00C669BB" w:rsidRPr="00927B8B">
        <w:t xml:space="preserve"> autobuso savalaikę techninę apžiūrą, </w:t>
      </w:r>
      <w:r w:rsidR="008D78ED" w:rsidRPr="00927B8B">
        <w:t xml:space="preserve">savalaikį </w:t>
      </w:r>
      <w:r w:rsidR="00C669BB" w:rsidRPr="00927B8B">
        <w:t xml:space="preserve">privalomąjį vairuotojų civilinės atsakomybės draudimą </w:t>
      </w:r>
      <w:r w:rsidR="008D78ED" w:rsidRPr="00927B8B">
        <w:t>bei kitų su eksploatacija susijusių įsipareigojimų vykdymą</w:t>
      </w:r>
      <w:r w:rsidR="00C669BB" w:rsidRPr="00927B8B">
        <w:t xml:space="preserve">. </w:t>
      </w:r>
    </w:p>
    <w:p w14:paraId="71A2A92F" w14:textId="77777777" w:rsidR="00C7686B" w:rsidRDefault="00C7686B" w:rsidP="00C7686B">
      <w:pPr>
        <w:pStyle w:val="Antrat2"/>
        <w:tabs>
          <w:tab w:val="num" w:pos="426"/>
        </w:tabs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43BB3F8" w14:textId="0D0771BA" w:rsidR="00711EC4" w:rsidRPr="00927B8B" w:rsidRDefault="00711EC4" w:rsidP="00C7686B">
      <w:pPr>
        <w:pStyle w:val="Antrat2"/>
        <w:tabs>
          <w:tab w:val="num" w:pos="426"/>
        </w:tabs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27B8B">
        <w:rPr>
          <w:rFonts w:ascii="Times New Roman" w:hAnsi="Times New Roman" w:cs="Times New Roman"/>
          <w:b/>
          <w:bCs/>
          <w:color w:val="auto"/>
          <w:sz w:val="24"/>
          <w:szCs w:val="24"/>
        </w:rPr>
        <w:t>V SKYRIUS</w:t>
      </w:r>
    </w:p>
    <w:p w14:paraId="7815FE0B" w14:textId="46F7BA75" w:rsidR="00F37648" w:rsidRDefault="00A819B2" w:rsidP="00C7686B">
      <w:pPr>
        <w:pStyle w:val="prastasiniatinklio"/>
        <w:tabs>
          <w:tab w:val="num" w:pos="426"/>
        </w:tabs>
        <w:spacing w:before="0" w:after="0" w:line="240" w:lineRule="auto"/>
        <w:jc w:val="center"/>
        <w:rPr>
          <w:rStyle w:val="Grietas"/>
        </w:rPr>
      </w:pPr>
      <w:r w:rsidRPr="004B25D9">
        <w:rPr>
          <w:rStyle w:val="Grietas"/>
        </w:rPr>
        <w:t>MOKYKL</w:t>
      </w:r>
      <w:r w:rsidR="000034D3" w:rsidRPr="004B25D9">
        <w:rPr>
          <w:rStyle w:val="Grietas"/>
        </w:rPr>
        <w:t>Ų</w:t>
      </w:r>
      <w:r w:rsidRPr="004B25D9">
        <w:rPr>
          <w:rStyle w:val="Grietas"/>
        </w:rPr>
        <w:t xml:space="preserve"> </w:t>
      </w:r>
      <w:r w:rsidR="00711EC4" w:rsidRPr="004B25D9">
        <w:rPr>
          <w:rStyle w:val="Grietas"/>
        </w:rPr>
        <w:t>AUTOBUS</w:t>
      </w:r>
      <w:r w:rsidR="000034D3" w:rsidRPr="004B25D9">
        <w:rPr>
          <w:rStyle w:val="Grietas"/>
        </w:rPr>
        <w:t>Ų</w:t>
      </w:r>
      <w:r w:rsidR="00711EC4" w:rsidRPr="004B25D9">
        <w:rPr>
          <w:rStyle w:val="Grietas"/>
        </w:rPr>
        <w:t xml:space="preserve"> </w:t>
      </w:r>
      <w:r w:rsidR="00711EC4" w:rsidRPr="00927B8B">
        <w:rPr>
          <w:rStyle w:val="Grietas"/>
        </w:rPr>
        <w:t>GRĄŽINIMO TVARKA</w:t>
      </w:r>
    </w:p>
    <w:p w14:paraId="1ADCD1CE" w14:textId="77777777" w:rsidR="00321641" w:rsidRDefault="00321641" w:rsidP="00BC72F4">
      <w:pPr>
        <w:pStyle w:val="prastasiniatinklio"/>
        <w:tabs>
          <w:tab w:val="num" w:pos="426"/>
        </w:tabs>
        <w:spacing w:before="0" w:after="0" w:line="240" w:lineRule="auto"/>
        <w:jc w:val="both"/>
      </w:pPr>
    </w:p>
    <w:p w14:paraId="3C4BE7CC" w14:textId="27D94833" w:rsidR="00711EC4" w:rsidRPr="00927B8B" w:rsidRDefault="00F37648" w:rsidP="00AE6BB3">
      <w:pPr>
        <w:pStyle w:val="prastasiniatinklio"/>
        <w:tabs>
          <w:tab w:val="num" w:pos="567"/>
        </w:tabs>
        <w:spacing w:before="0" w:after="0" w:line="360" w:lineRule="auto"/>
        <w:ind w:firstLine="720"/>
        <w:jc w:val="both"/>
      </w:pPr>
      <w:r>
        <w:t xml:space="preserve">15. </w:t>
      </w:r>
      <w:r w:rsidR="00711EC4" w:rsidRPr="00927B8B">
        <w:t>Grąžinant mokykl</w:t>
      </w:r>
      <w:r w:rsidR="008F70F1">
        <w:t>os</w:t>
      </w:r>
      <w:r w:rsidR="00711EC4" w:rsidRPr="00927B8B">
        <w:t xml:space="preserve"> autobusą atliekama jo apžiūra, analogiška perdavimo metu vykdytai apžiūrai.</w:t>
      </w:r>
      <w:r w:rsidR="00A819B2">
        <w:t xml:space="preserve"> </w:t>
      </w:r>
      <w:r w:rsidR="00F828AA">
        <w:rPr>
          <w:bCs/>
        </w:rPr>
        <w:t>Ž</w:t>
      </w:r>
      <w:r w:rsidR="00A819B2">
        <w:t xml:space="preserve">alos atlyginimas </w:t>
      </w:r>
      <w:r w:rsidR="00711EC4" w:rsidRPr="00927B8B">
        <w:t>sprendžiam</w:t>
      </w:r>
      <w:r w:rsidR="00A819B2">
        <w:t>as</w:t>
      </w:r>
      <w:r w:rsidR="00711EC4" w:rsidRPr="00927B8B">
        <w:t xml:space="preserve"> teisės aktų nustatyta tvarka</w:t>
      </w:r>
      <w:r w:rsidR="00A819B2">
        <w:t>.</w:t>
      </w:r>
    </w:p>
    <w:p w14:paraId="5585D797" w14:textId="77777777" w:rsidR="00321641" w:rsidRDefault="00321641" w:rsidP="001168E3">
      <w:pPr>
        <w:pStyle w:val="Antrat2"/>
        <w:tabs>
          <w:tab w:val="num" w:pos="426"/>
        </w:tabs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7086017" w14:textId="016BFE0B" w:rsidR="00711EC4" w:rsidRPr="00927B8B" w:rsidRDefault="00711EC4" w:rsidP="00BC72F4">
      <w:pPr>
        <w:pStyle w:val="Antrat2"/>
        <w:tabs>
          <w:tab w:val="num" w:pos="426"/>
        </w:tabs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27B8B">
        <w:rPr>
          <w:rFonts w:ascii="Times New Roman" w:hAnsi="Times New Roman" w:cs="Times New Roman"/>
          <w:b/>
          <w:bCs/>
          <w:color w:val="auto"/>
          <w:sz w:val="24"/>
          <w:szCs w:val="24"/>
        </w:rPr>
        <w:t>VI SKYRIUS</w:t>
      </w:r>
    </w:p>
    <w:p w14:paraId="1CB81F76" w14:textId="77777777" w:rsidR="009D140A" w:rsidRDefault="00711EC4" w:rsidP="00BC72F4">
      <w:pPr>
        <w:pStyle w:val="prastasiniatinklio"/>
        <w:tabs>
          <w:tab w:val="num" w:pos="426"/>
        </w:tabs>
        <w:spacing w:before="0" w:after="0" w:line="240" w:lineRule="auto"/>
        <w:jc w:val="center"/>
        <w:rPr>
          <w:rStyle w:val="Grietas"/>
        </w:rPr>
      </w:pPr>
      <w:r w:rsidRPr="00927B8B">
        <w:rPr>
          <w:rStyle w:val="Grietas"/>
        </w:rPr>
        <w:t>BAIGIAMOSIOS NUOSTATOS</w:t>
      </w:r>
    </w:p>
    <w:p w14:paraId="4CA9310C" w14:textId="77777777" w:rsidR="00820B95" w:rsidRDefault="00820B95" w:rsidP="00820B95">
      <w:pPr>
        <w:pStyle w:val="prastasiniatinklio"/>
        <w:tabs>
          <w:tab w:val="num" w:pos="426"/>
        </w:tabs>
        <w:spacing w:before="0" w:after="0" w:line="240" w:lineRule="auto"/>
        <w:jc w:val="center"/>
      </w:pPr>
    </w:p>
    <w:p w14:paraId="4B6B25F0" w14:textId="09ED546E" w:rsidR="00160772" w:rsidRDefault="00820B95" w:rsidP="00AE6BB3">
      <w:pPr>
        <w:pStyle w:val="prastasiniatinklio"/>
        <w:spacing w:before="0" w:after="0" w:line="360" w:lineRule="auto"/>
        <w:ind w:firstLine="720"/>
        <w:jc w:val="both"/>
      </w:pPr>
      <w:r>
        <w:t xml:space="preserve">16. </w:t>
      </w:r>
      <w:r w:rsidR="00256C00" w:rsidRPr="00927B8B">
        <w:t>Šis Aprašas gali būti keičiamas, papildomas ar pripažįstamas netekusiu galios Savivaldybės tarybos sprendimu.</w:t>
      </w:r>
    </w:p>
    <w:p w14:paraId="18D525D8" w14:textId="77777777" w:rsidR="00BC72F4" w:rsidRDefault="00820B95" w:rsidP="00AE6BB3">
      <w:pPr>
        <w:pStyle w:val="prastasiniatinklio"/>
        <w:spacing w:before="0" w:after="0" w:line="360" w:lineRule="auto"/>
        <w:ind w:firstLine="720"/>
        <w:jc w:val="both"/>
      </w:pPr>
      <w:r>
        <w:t xml:space="preserve">17. </w:t>
      </w:r>
      <w:r w:rsidR="00183BDF">
        <w:t>Šis sprendimas skelbiamas Teisės aktų registre ir Anykščių rajono savivaldybės interneto svetainėje</w:t>
      </w:r>
      <w:r>
        <w:t xml:space="preserve"> </w:t>
      </w:r>
      <w:hyperlink r:id="rId10" w:history="1">
        <w:r w:rsidRPr="0035387F">
          <w:rPr>
            <w:rStyle w:val="Hipersaitas"/>
          </w:rPr>
          <w:t>www.anyksciai.lt</w:t>
        </w:r>
      </w:hyperlink>
      <w:r>
        <w:t xml:space="preserve">. </w:t>
      </w:r>
      <w:r w:rsidR="00183BDF">
        <w:t xml:space="preserve"> </w:t>
      </w:r>
    </w:p>
    <w:p w14:paraId="2E02EC3B" w14:textId="341A2308" w:rsidR="00F37648" w:rsidRPr="008F70F1" w:rsidRDefault="008F70F1" w:rsidP="00BC72F4">
      <w:pPr>
        <w:pStyle w:val="prastasiniatinklio"/>
        <w:spacing w:before="0" w:after="0" w:line="360" w:lineRule="auto"/>
        <w:ind w:firstLine="567"/>
        <w:jc w:val="center"/>
      </w:pPr>
      <w:r>
        <w:t>_________________</w:t>
      </w:r>
    </w:p>
    <w:p w14:paraId="7D670872" w14:textId="4F4CB6B7" w:rsidR="00AE6BB3" w:rsidRDefault="00BB7574" w:rsidP="00ED4036">
      <w:pPr>
        <w:spacing w:line="276" w:lineRule="auto"/>
        <w:jc w:val="center"/>
        <w:rPr>
          <w:bCs/>
        </w:rPr>
      </w:pPr>
      <w:r>
        <w:rPr>
          <w:bCs/>
        </w:rPr>
        <w:t xml:space="preserve">                                    </w:t>
      </w:r>
    </w:p>
    <w:p w14:paraId="4D0A6957" w14:textId="77777777" w:rsidR="00AE6BB3" w:rsidRDefault="00AE6BB3">
      <w:pPr>
        <w:spacing w:after="200" w:line="276" w:lineRule="auto"/>
        <w:rPr>
          <w:bCs/>
        </w:rPr>
      </w:pPr>
      <w:r>
        <w:rPr>
          <w:bCs/>
        </w:rPr>
        <w:lastRenderedPageBreak/>
        <w:br w:type="page"/>
      </w:r>
    </w:p>
    <w:p w14:paraId="67262FAC" w14:textId="77777777" w:rsidR="00AE6BB3" w:rsidRDefault="00E07C48" w:rsidP="00AE6BB3">
      <w:pPr>
        <w:ind w:left="5103"/>
        <w:rPr>
          <w:bCs/>
        </w:rPr>
      </w:pPr>
      <w:r w:rsidRPr="00E07C48">
        <w:rPr>
          <w:bCs/>
        </w:rPr>
        <w:lastRenderedPageBreak/>
        <w:t>A</w:t>
      </w:r>
      <w:r w:rsidR="008B2FCB" w:rsidRPr="00E07C48">
        <w:rPr>
          <w:bCs/>
        </w:rPr>
        <w:t xml:space="preserve">nykščių rajono savivaldybės </w:t>
      </w:r>
      <w:r w:rsidRPr="00E07C48">
        <w:rPr>
          <w:bCs/>
        </w:rPr>
        <w:t>u</w:t>
      </w:r>
      <w:r w:rsidR="008B2FCB" w:rsidRPr="00E07C48">
        <w:rPr>
          <w:bCs/>
        </w:rPr>
        <w:t>gdymo</w:t>
      </w:r>
      <w:r w:rsidRPr="00E07C48">
        <w:rPr>
          <w:bCs/>
        </w:rPr>
        <w:t xml:space="preserve"> įstaigų </w:t>
      </w:r>
    </w:p>
    <w:p w14:paraId="758EC64B" w14:textId="77777777" w:rsidR="00AE6BB3" w:rsidRDefault="00E07C48" w:rsidP="00AE6BB3">
      <w:pPr>
        <w:ind w:left="5103"/>
        <w:rPr>
          <w:bCs/>
        </w:rPr>
      </w:pPr>
      <w:r w:rsidRPr="00E07C48">
        <w:rPr>
          <w:bCs/>
        </w:rPr>
        <w:t xml:space="preserve">mokyklinių ir geltonųjų autobusų laikinos </w:t>
      </w:r>
    </w:p>
    <w:p w14:paraId="2D3B405C" w14:textId="77777777" w:rsidR="00AE6BB3" w:rsidRDefault="00E07C48" w:rsidP="00AE6BB3">
      <w:pPr>
        <w:ind w:left="5103"/>
        <w:rPr>
          <w:bCs/>
        </w:rPr>
      </w:pPr>
      <w:r w:rsidRPr="00E07C48">
        <w:rPr>
          <w:bCs/>
        </w:rPr>
        <w:t>panaudos tvarkos aprašo</w:t>
      </w:r>
      <w:r w:rsidR="00AE6BB3">
        <w:rPr>
          <w:bCs/>
        </w:rPr>
        <w:t xml:space="preserve"> </w:t>
      </w:r>
    </w:p>
    <w:p w14:paraId="60D9CF71" w14:textId="0D450E1E" w:rsidR="00E07C48" w:rsidRPr="00AE6BB3" w:rsidRDefault="00E07C48" w:rsidP="00AE6BB3">
      <w:pPr>
        <w:ind w:left="5103"/>
        <w:rPr>
          <w:bCs/>
        </w:rPr>
      </w:pPr>
      <w:r w:rsidRPr="00E07C48">
        <w:rPr>
          <w:bCs/>
        </w:rPr>
        <w:t>priedas</w:t>
      </w:r>
    </w:p>
    <w:p w14:paraId="3361C0ED" w14:textId="5C90E177" w:rsidR="00C4215A" w:rsidRPr="00927B8B" w:rsidRDefault="00C4215A" w:rsidP="00156ED9">
      <w:pPr>
        <w:pStyle w:val="Antrat1"/>
        <w:rPr>
          <w:rFonts w:ascii="Times New Roman" w:hAnsi="Times New Roman"/>
          <w:sz w:val="24"/>
          <w:szCs w:val="24"/>
        </w:rPr>
      </w:pPr>
    </w:p>
    <w:p w14:paraId="21C6658B" w14:textId="21AF83BA" w:rsidR="00887092" w:rsidRPr="00927B8B" w:rsidRDefault="00F067FF" w:rsidP="00156ED9">
      <w:pPr>
        <w:jc w:val="center"/>
      </w:pPr>
      <w:r>
        <w:rPr>
          <w:b/>
          <w:bCs/>
        </w:rPr>
        <w:t xml:space="preserve">MOKYKLOS </w:t>
      </w:r>
      <w:r w:rsidR="00887092" w:rsidRPr="00927B8B">
        <w:rPr>
          <w:b/>
          <w:bCs/>
        </w:rPr>
        <w:t>AUTOBUSO P</w:t>
      </w:r>
      <w:r>
        <w:rPr>
          <w:b/>
          <w:bCs/>
        </w:rPr>
        <w:t>ERDAVIMO</w:t>
      </w:r>
      <w:r w:rsidR="00ED02DB">
        <w:rPr>
          <w:b/>
          <w:bCs/>
        </w:rPr>
        <w:t>-</w:t>
      </w:r>
      <w:r w:rsidR="00887092" w:rsidRPr="00927B8B">
        <w:rPr>
          <w:b/>
          <w:bCs/>
        </w:rPr>
        <w:t>GRĄŽINIMO LAPAS</w:t>
      </w:r>
    </w:p>
    <w:p w14:paraId="53323D2B" w14:textId="1DB47AB0" w:rsidR="00887092" w:rsidRPr="008F70F1" w:rsidRDefault="00887092" w:rsidP="00F139D7">
      <w:pPr>
        <w:jc w:val="center"/>
        <w:rPr>
          <w:b/>
          <w:bCs/>
        </w:rPr>
      </w:pPr>
      <w:r w:rsidRPr="00927B8B">
        <w:rPr>
          <w:sz w:val="18"/>
          <w:szCs w:val="18"/>
        </w:rPr>
        <w:t>(</w:t>
      </w:r>
      <w:r w:rsidRPr="00927B8B">
        <w:rPr>
          <w:i/>
          <w:iCs/>
          <w:sz w:val="18"/>
          <w:szCs w:val="18"/>
        </w:rPr>
        <w:t>Sudaromas perduodant ir grąžinant mokyklinį / geltonąjį autobusą pagal</w:t>
      </w:r>
      <w:r w:rsidR="00F139D7">
        <w:rPr>
          <w:i/>
          <w:iCs/>
          <w:sz w:val="18"/>
          <w:szCs w:val="18"/>
        </w:rPr>
        <w:t xml:space="preserve"> </w:t>
      </w:r>
      <w:r w:rsidR="00F139D7">
        <w:rPr>
          <w:bCs/>
          <w:sz w:val="16"/>
          <w:szCs w:val="16"/>
        </w:rPr>
        <w:t>A</w:t>
      </w:r>
      <w:r w:rsidR="00F139D7" w:rsidRPr="00F139D7">
        <w:rPr>
          <w:bCs/>
          <w:sz w:val="16"/>
          <w:szCs w:val="16"/>
        </w:rPr>
        <w:t>nykščių rajono savivaldybės ugdymo įstaigų mokyklinių ir geltonųjų autobusų laikinos</w:t>
      </w:r>
      <w:r w:rsidR="00F139D7" w:rsidRPr="00F139D7">
        <w:rPr>
          <w:bCs/>
          <w:color w:val="EE0000"/>
          <w:sz w:val="16"/>
          <w:szCs w:val="16"/>
        </w:rPr>
        <w:t xml:space="preserve"> </w:t>
      </w:r>
      <w:r w:rsidR="00F139D7" w:rsidRPr="00F139D7">
        <w:rPr>
          <w:bCs/>
          <w:sz w:val="16"/>
          <w:szCs w:val="16"/>
        </w:rPr>
        <w:t>panaudos tvarkos apraš</w:t>
      </w:r>
      <w:r w:rsidR="00F139D7">
        <w:rPr>
          <w:bCs/>
          <w:sz w:val="16"/>
          <w:szCs w:val="16"/>
        </w:rPr>
        <w:t>ą</w:t>
      </w:r>
      <w:r w:rsidRPr="00927B8B">
        <w:rPr>
          <w:i/>
          <w:iCs/>
          <w:sz w:val="18"/>
          <w:szCs w:val="18"/>
        </w:rPr>
        <w:t>)</w:t>
      </w:r>
    </w:p>
    <w:p w14:paraId="496172E3" w14:textId="4C2A0E65" w:rsidR="00887092" w:rsidRPr="00927B8B" w:rsidRDefault="00887092" w:rsidP="00156ED9"/>
    <w:p w14:paraId="3A814741" w14:textId="77777777" w:rsidR="00887092" w:rsidRPr="00927B8B" w:rsidRDefault="00887092" w:rsidP="00156ED9">
      <w:pPr>
        <w:rPr>
          <w:b/>
          <w:bCs/>
        </w:rPr>
      </w:pPr>
      <w:r w:rsidRPr="00927B8B">
        <w:rPr>
          <w:b/>
          <w:bCs/>
        </w:rPr>
        <w:t>I. BENDROJI INFORMACIJA</w:t>
      </w:r>
    </w:p>
    <w:p w14:paraId="0C976BD2" w14:textId="0CF2BFB2" w:rsidR="00887092" w:rsidRPr="00927B8B" w:rsidRDefault="00887092" w:rsidP="00156ED9">
      <w:pPr>
        <w:numPr>
          <w:ilvl w:val="0"/>
          <w:numId w:val="13"/>
        </w:numPr>
        <w:ind w:firstLine="0"/>
      </w:pPr>
      <w:r w:rsidRPr="00927B8B">
        <w:t xml:space="preserve">Perduodanti </w:t>
      </w:r>
      <w:r w:rsidR="007D4EDE">
        <w:t>mokykla</w:t>
      </w:r>
      <w:r w:rsidRPr="00927B8B">
        <w:t>: ____________________________________________</w:t>
      </w:r>
    </w:p>
    <w:p w14:paraId="28101DA6" w14:textId="3A3B0658" w:rsidR="00887092" w:rsidRPr="00927B8B" w:rsidRDefault="00887092" w:rsidP="00156ED9">
      <w:pPr>
        <w:numPr>
          <w:ilvl w:val="0"/>
          <w:numId w:val="13"/>
        </w:numPr>
        <w:ind w:firstLine="0"/>
      </w:pPr>
      <w:r w:rsidRPr="00927B8B">
        <w:t xml:space="preserve">Perimančioji </w:t>
      </w:r>
      <w:r w:rsidR="007D4EDE">
        <w:t>mokykla</w:t>
      </w:r>
      <w:r w:rsidRPr="00927B8B">
        <w:t>: ___________________________________________</w:t>
      </w:r>
      <w:r w:rsidR="00D67968">
        <w:t>__</w:t>
      </w:r>
    </w:p>
    <w:p w14:paraId="0D4E324A" w14:textId="77777777" w:rsidR="00887092" w:rsidRPr="00927B8B" w:rsidRDefault="00887092" w:rsidP="00156ED9">
      <w:pPr>
        <w:numPr>
          <w:ilvl w:val="0"/>
          <w:numId w:val="13"/>
        </w:numPr>
        <w:ind w:firstLine="0"/>
      </w:pPr>
      <w:r w:rsidRPr="00927B8B">
        <w:t>Autobuso markė ir modelis: ____________________________________________</w:t>
      </w:r>
    </w:p>
    <w:p w14:paraId="75918486" w14:textId="0FF9598B" w:rsidR="00887092" w:rsidRPr="00927B8B" w:rsidRDefault="00887092" w:rsidP="00156ED9">
      <w:pPr>
        <w:numPr>
          <w:ilvl w:val="0"/>
          <w:numId w:val="13"/>
        </w:numPr>
        <w:ind w:firstLine="0"/>
      </w:pPr>
      <w:r w:rsidRPr="00927B8B">
        <w:t>Valstybinis registracijos numeris: _____________________________________</w:t>
      </w:r>
      <w:r w:rsidR="00F33260">
        <w:t>__</w:t>
      </w:r>
    </w:p>
    <w:p w14:paraId="6A95F5B3" w14:textId="7D5B1159" w:rsidR="00887092" w:rsidRPr="00927B8B" w:rsidRDefault="00887092" w:rsidP="00156ED9">
      <w:pPr>
        <w:numPr>
          <w:ilvl w:val="0"/>
          <w:numId w:val="13"/>
        </w:numPr>
        <w:ind w:firstLine="0"/>
      </w:pPr>
      <w:r w:rsidRPr="00927B8B">
        <w:t>Perdavimo pagrindas (įsakymo data ir Nr.): _______________________________</w:t>
      </w:r>
      <w:r w:rsidR="00D67968">
        <w:t>___</w:t>
      </w:r>
    </w:p>
    <w:p w14:paraId="15FFB8F5" w14:textId="7430A6D1" w:rsidR="00887092" w:rsidRPr="00927B8B" w:rsidRDefault="00887092" w:rsidP="00156ED9"/>
    <w:p w14:paraId="0E675C2F" w14:textId="77777777" w:rsidR="00887092" w:rsidRPr="00927B8B" w:rsidRDefault="00887092" w:rsidP="00156ED9">
      <w:pPr>
        <w:rPr>
          <w:b/>
          <w:bCs/>
        </w:rPr>
      </w:pPr>
      <w:r w:rsidRPr="00927B8B">
        <w:rPr>
          <w:b/>
          <w:bCs/>
        </w:rPr>
        <w:t>II. AUTOBUSO PERDAVIMO DUOMENYS</w:t>
      </w:r>
    </w:p>
    <w:p w14:paraId="2E482E00" w14:textId="0F3A6E6B" w:rsidR="00887092" w:rsidRPr="00927B8B" w:rsidRDefault="00887092" w:rsidP="00156ED9">
      <w:pPr>
        <w:numPr>
          <w:ilvl w:val="0"/>
          <w:numId w:val="14"/>
        </w:numPr>
        <w:ind w:firstLine="0"/>
      </w:pPr>
      <w:r w:rsidRPr="00927B8B">
        <w:t>Perdavimo data: ______________________ Laikas: _______________________</w:t>
      </w:r>
      <w:r w:rsidR="00F33260">
        <w:t>_</w:t>
      </w:r>
      <w:r w:rsidR="00D67968">
        <w:t>___</w:t>
      </w:r>
    </w:p>
    <w:p w14:paraId="22196EF3" w14:textId="4351E4F8" w:rsidR="00887092" w:rsidRPr="00927B8B" w:rsidRDefault="00887092" w:rsidP="00156ED9">
      <w:pPr>
        <w:numPr>
          <w:ilvl w:val="0"/>
          <w:numId w:val="14"/>
        </w:numPr>
        <w:ind w:firstLine="0"/>
      </w:pPr>
      <w:r w:rsidRPr="00927B8B">
        <w:t xml:space="preserve">Perdavimo vieta: </w:t>
      </w:r>
    </w:p>
    <w:p w14:paraId="44C2158D" w14:textId="77777777" w:rsidR="00887092" w:rsidRPr="00927B8B" w:rsidRDefault="00887092" w:rsidP="00156ED9">
      <w:pPr>
        <w:numPr>
          <w:ilvl w:val="0"/>
          <w:numId w:val="14"/>
        </w:numPr>
        <w:ind w:firstLine="0"/>
      </w:pPr>
      <w:r w:rsidRPr="00927B8B">
        <w:t>Rida perdavimo metu (km): _____________________________________________</w:t>
      </w:r>
    </w:p>
    <w:p w14:paraId="64C1A1AE" w14:textId="3D8CE615" w:rsidR="00887092" w:rsidRPr="00927B8B" w:rsidRDefault="00887092" w:rsidP="00156ED9">
      <w:pPr>
        <w:numPr>
          <w:ilvl w:val="0"/>
          <w:numId w:val="14"/>
        </w:numPr>
        <w:ind w:firstLine="0"/>
      </w:pPr>
      <w:r w:rsidRPr="00927B8B">
        <w:t xml:space="preserve">Kuro kiekis perdavimo metu: </w:t>
      </w:r>
      <w:r w:rsidR="00F33260">
        <w:t xml:space="preserve"> </w:t>
      </w:r>
      <w:r w:rsidRPr="00927B8B">
        <w:t>___________________________________________</w:t>
      </w:r>
      <w:r w:rsidR="00D67968">
        <w:t>__</w:t>
      </w:r>
    </w:p>
    <w:p w14:paraId="736479C8" w14:textId="77777777" w:rsidR="00887092" w:rsidRPr="00927B8B" w:rsidRDefault="00887092" w:rsidP="00156ED9">
      <w:pPr>
        <w:numPr>
          <w:ilvl w:val="0"/>
          <w:numId w:val="14"/>
        </w:numPr>
        <w:ind w:firstLine="0"/>
      </w:pPr>
      <w:r w:rsidRPr="00927B8B">
        <w:t xml:space="preserve">Perduoti dokumentai (pažymėti </w:t>
      </w:r>
      <w:r w:rsidRPr="00927B8B">
        <w:rPr>
          <w:rFonts w:ascii="Segoe UI Symbol" w:hAnsi="Segoe UI Symbol" w:cs="Segoe UI Symbol"/>
        </w:rPr>
        <w:t>✔</w:t>
      </w:r>
      <w:r w:rsidRPr="00927B8B">
        <w:t>):</w:t>
      </w:r>
    </w:p>
    <w:p w14:paraId="70A0EB3C" w14:textId="77777777" w:rsidR="00887092" w:rsidRPr="00927B8B" w:rsidRDefault="00887092" w:rsidP="00156ED9">
      <w:pPr>
        <w:ind w:left="1080"/>
      </w:pPr>
      <w:r w:rsidRPr="00927B8B">
        <w:rPr>
          <w:rFonts w:ascii="Segoe UI Symbol" w:hAnsi="Segoe UI Symbol" w:cs="Segoe UI Symbol"/>
        </w:rPr>
        <w:t>☐</w:t>
      </w:r>
      <w:r w:rsidRPr="00927B8B">
        <w:t xml:space="preserve"> Transporto priemonės registracijos liudijimas</w:t>
      </w:r>
    </w:p>
    <w:p w14:paraId="686D471E" w14:textId="77777777" w:rsidR="00887092" w:rsidRPr="00927B8B" w:rsidRDefault="00887092" w:rsidP="00156ED9">
      <w:pPr>
        <w:ind w:left="1080"/>
      </w:pPr>
      <w:r w:rsidRPr="00927B8B">
        <w:rPr>
          <w:rFonts w:ascii="Segoe UI Symbol" w:hAnsi="Segoe UI Symbol" w:cs="Segoe UI Symbol"/>
        </w:rPr>
        <w:t>☐</w:t>
      </w:r>
      <w:r w:rsidRPr="00927B8B">
        <w:t xml:space="preserve"> Draudimo dokumentai</w:t>
      </w:r>
    </w:p>
    <w:p w14:paraId="434E4083" w14:textId="77777777" w:rsidR="00887092" w:rsidRPr="00927B8B" w:rsidRDefault="00887092" w:rsidP="00156ED9">
      <w:pPr>
        <w:ind w:left="1080"/>
      </w:pPr>
      <w:r w:rsidRPr="00927B8B">
        <w:rPr>
          <w:rFonts w:ascii="Segoe UI Symbol" w:hAnsi="Segoe UI Symbol" w:cs="Segoe UI Symbol"/>
        </w:rPr>
        <w:t>☐</w:t>
      </w:r>
      <w:r w:rsidRPr="00927B8B">
        <w:t xml:space="preserve"> Techninės apžiūros dokumentai</w:t>
      </w:r>
    </w:p>
    <w:p w14:paraId="2C0DA9AC" w14:textId="4AFBF8BA" w:rsidR="00887092" w:rsidRPr="00927B8B" w:rsidRDefault="00887092" w:rsidP="00156ED9">
      <w:pPr>
        <w:ind w:left="1080"/>
      </w:pPr>
      <w:r w:rsidRPr="00927B8B">
        <w:rPr>
          <w:rFonts w:ascii="Segoe UI Symbol" w:hAnsi="Segoe UI Symbol" w:cs="Segoe UI Symbol"/>
        </w:rPr>
        <w:t>☐</w:t>
      </w:r>
      <w:r w:rsidRPr="00927B8B">
        <w:t xml:space="preserve"> Kiti dokumentai (nurodyti): ________________________________________</w:t>
      </w:r>
      <w:r w:rsidR="00D67968">
        <w:t>______</w:t>
      </w:r>
    </w:p>
    <w:p w14:paraId="2332FB49" w14:textId="50A690A8" w:rsidR="00887092" w:rsidRPr="00927B8B" w:rsidRDefault="00887092" w:rsidP="00156ED9"/>
    <w:p w14:paraId="75DEE427" w14:textId="77777777" w:rsidR="00887092" w:rsidRPr="00927B8B" w:rsidRDefault="00887092" w:rsidP="00156ED9">
      <w:pPr>
        <w:rPr>
          <w:b/>
          <w:bCs/>
        </w:rPr>
      </w:pPr>
      <w:r w:rsidRPr="00927B8B">
        <w:rPr>
          <w:b/>
          <w:bCs/>
        </w:rPr>
        <w:t>III. AUTOBUSO TECHNINĖ BŪKLĖ PERDAVIMO METU</w:t>
      </w:r>
    </w:p>
    <w:p w14:paraId="02E394B2" w14:textId="77777777" w:rsidR="00887092" w:rsidRPr="00927B8B" w:rsidRDefault="00887092" w:rsidP="00156ED9">
      <w:r w:rsidRPr="00927B8B">
        <w:t>Išorės būklė (aprašyti):</w:t>
      </w:r>
    </w:p>
    <w:p w14:paraId="6FCC331F" w14:textId="77777777" w:rsidR="00887092" w:rsidRPr="00927B8B" w:rsidRDefault="00000000" w:rsidP="00156ED9">
      <w:r>
        <w:pict w14:anchorId="3CB8DD3E">
          <v:rect id="_x0000_i1026" style="width:0;height:1.5pt" o:hralign="center" o:hrstd="t" o:hr="t" fillcolor="#a0a0a0" stroked="f"/>
        </w:pict>
      </w:r>
    </w:p>
    <w:p w14:paraId="07D230E4" w14:textId="77777777" w:rsidR="00887092" w:rsidRPr="00927B8B" w:rsidRDefault="00000000" w:rsidP="00156ED9">
      <w:r>
        <w:pict w14:anchorId="1B0C5BE8">
          <v:rect id="_x0000_i1027" style="width:0;height:1.5pt" o:hralign="center" o:hrstd="t" o:hr="t" fillcolor="#a0a0a0" stroked="f"/>
        </w:pict>
      </w:r>
    </w:p>
    <w:p w14:paraId="25AA525A" w14:textId="77777777" w:rsidR="00887092" w:rsidRPr="00927B8B" w:rsidRDefault="00887092" w:rsidP="00156ED9">
      <w:r w:rsidRPr="00927B8B">
        <w:t>Salono būklė (aprašyti):</w:t>
      </w:r>
    </w:p>
    <w:p w14:paraId="12261107" w14:textId="77777777" w:rsidR="00887092" w:rsidRPr="00927B8B" w:rsidRDefault="00000000" w:rsidP="00156ED9">
      <w:r>
        <w:pict w14:anchorId="442E9897">
          <v:rect id="_x0000_i1028" style="width:0;height:1.5pt" o:hralign="center" o:hrstd="t" o:hr="t" fillcolor="#a0a0a0" stroked="f"/>
        </w:pict>
      </w:r>
    </w:p>
    <w:p w14:paraId="5967F436" w14:textId="77777777" w:rsidR="00887092" w:rsidRPr="00927B8B" w:rsidRDefault="00000000" w:rsidP="00156ED9">
      <w:r>
        <w:pict w14:anchorId="4AA0B35E">
          <v:rect id="_x0000_i1029" style="width:0;height:1.5pt" o:hralign="center" o:hrstd="t" o:hr="t" fillcolor="#a0a0a0" stroked="f"/>
        </w:pict>
      </w:r>
    </w:p>
    <w:p w14:paraId="04109E14" w14:textId="77777777" w:rsidR="00887092" w:rsidRPr="00927B8B" w:rsidRDefault="00887092" w:rsidP="00156ED9">
      <w:r w:rsidRPr="00927B8B">
        <w:t>Pastebėti defektai / pažeidimai (jei yra):</w:t>
      </w:r>
    </w:p>
    <w:p w14:paraId="0C8D0C4F" w14:textId="77777777" w:rsidR="00887092" w:rsidRPr="00927B8B" w:rsidRDefault="00000000" w:rsidP="00156ED9">
      <w:r>
        <w:pict w14:anchorId="120E072D">
          <v:rect id="_x0000_i1030" style="width:0;height:1.5pt" o:hralign="center" o:hrstd="t" o:hr="t" fillcolor="#a0a0a0" stroked="f"/>
        </w:pict>
      </w:r>
    </w:p>
    <w:p w14:paraId="1A1DD82A" w14:textId="77777777" w:rsidR="00887092" w:rsidRPr="00927B8B" w:rsidRDefault="00000000" w:rsidP="00156ED9">
      <w:r>
        <w:pict w14:anchorId="3F35FDA6">
          <v:rect id="_x0000_i1031" style="width:0;height:1.5pt" o:hralign="center" o:hrstd="t" o:hr="t" fillcolor="#a0a0a0" stroked="f"/>
        </w:pict>
      </w:r>
    </w:p>
    <w:p w14:paraId="05FA9635" w14:textId="5A07B262" w:rsidR="00887092" w:rsidRPr="00927B8B" w:rsidRDefault="00887092" w:rsidP="00156ED9">
      <w:r w:rsidRPr="00927B8B">
        <w:rPr>
          <w:rFonts w:ascii="Segoe UI Symbol" w:hAnsi="Segoe UI Symbol" w:cs="Segoe UI Symbol"/>
        </w:rPr>
        <w:t>☐</w:t>
      </w:r>
      <w:r w:rsidRPr="00927B8B">
        <w:t xml:space="preserve"> Foto</w:t>
      </w:r>
      <w:r w:rsidR="00ED02DB">
        <w:t>fiksacija ar vaizdo įrašas</w:t>
      </w:r>
      <w:r w:rsidRPr="00927B8B">
        <w:t xml:space="preserve"> atlikt</w:t>
      </w:r>
      <w:r w:rsidR="00ED02DB">
        <w:t>as</w:t>
      </w:r>
    </w:p>
    <w:p w14:paraId="796125A6" w14:textId="468321CC" w:rsidR="00887092" w:rsidRPr="00927B8B" w:rsidRDefault="00887092" w:rsidP="00156ED9"/>
    <w:p w14:paraId="1EEE4C90" w14:textId="77777777" w:rsidR="00887092" w:rsidRPr="00927B8B" w:rsidRDefault="00887092" w:rsidP="00156ED9">
      <w:pPr>
        <w:rPr>
          <w:b/>
          <w:bCs/>
        </w:rPr>
      </w:pPr>
      <w:r w:rsidRPr="00927B8B">
        <w:rPr>
          <w:b/>
          <w:bCs/>
        </w:rPr>
        <w:t>IV. AUTOBUSO GRĄŽINIMO DUOMENYS</w:t>
      </w:r>
    </w:p>
    <w:p w14:paraId="36FC0282" w14:textId="77777777" w:rsidR="00887092" w:rsidRPr="00927B8B" w:rsidRDefault="00887092" w:rsidP="00156ED9">
      <w:pPr>
        <w:numPr>
          <w:ilvl w:val="0"/>
          <w:numId w:val="15"/>
        </w:numPr>
        <w:ind w:firstLine="0"/>
      </w:pPr>
      <w:r w:rsidRPr="00927B8B">
        <w:t>Grąžinimo data: ______________________ Laikas: _________________________</w:t>
      </w:r>
    </w:p>
    <w:p w14:paraId="7CF91907" w14:textId="77777777" w:rsidR="00887092" w:rsidRPr="00927B8B" w:rsidRDefault="00887092" w:rsidP="00156ED9">
      <w:pPr>
        <w:numPr>
          <w:ilvl w:val="0"/>
          <w:numId w:val="15"/>
        </w:numPr>
        <w:ind w:firstLine="0"/>
      </w:pPr>
      <w:r w:rsidRPr="00927B8B">
        <w:t>Grąžinimo vieta: _______________________________________________________</w:t>
      </w:r>
    </w:p>
    <w:p w14:paraId="7B421FA5" w14:textId="77777777" w:rsidR="00887092" w:rsidRPr="00927B8B" w:rsidRDefault="00887092" w:rsidP="00156ED9">
      <w:pPr>
        <w:numPr>
          <w:ilvl w:val="0"/>
          <w:numId w:val="15"/>
        </w:numPr>
        <w:ind w:firstLine="0"/>
      </w:pPr>
      <w:r w:rsidRPr="00927B8B">
        <w:t>Rida grąžinimo metu (km): ______________________________________________</w:t>
      </w:r>
    </w:p>
    <w:p w14:paraId="32C4F1C1" w14:textId="77777777" w:rsidR="00887092" w:rsidRPr="00927B8B" w:rsidRDefault="00887092" w:rsidP="00156ED9">
      <w:pPr>
        <w:numPr>
          <w:ilvl w:val="0"/>
          <w:numId w:val="15"/>
        </w:numPr>
        <w:ind w:firstLine="0"/>
      </w:pPr>
      <w:r w:rsidRPr="00927B8B">
        <w:t>Kuro kiekis grąžinimo metu: ____________________________________________</w:t>
      </w:r>
    </w:p>
    <w:p w14:paraId="283C3EFA" w14:textId="0E8D61D7" w:rsidR="00B55D99" w:rsidRPr="00927B8B" w:rsidRDefault="00B55D99" w:rsidP="00156ED9">
      <w:pPr>
        <w:pStyle w:val="Sraopastraipa"/>
        <w:numPr>
          <w:ilvl w:val="0"/>
          <w:numId w:val="15"/>
        </w:numPr>
        <w:ind w:firstLine="0"/>
      </w:pPr>
      <w:r w:rsidRPr="00927B8B">
        <w:t xml:space="preserve">Grąžinti dokumentai (pažymėti </w:t>
      </w:r>
      <w:r w:rsidRPr="00927B8B">
        <w:rPr>
          <w:rFonts w:ascii="Segoe UI Symbol" w:hAnsi="Segoe UI Symbol" w:cs="Segoe UI Symbol"/>
        </w:rPr>
        <w:t>✔</w:t>
      </w:r>
      <w:r w:rsidRPr="00927B8B">
        <w:t>):</w:t>
      </w:r>
    </w:p>
    <w:p w14:paraId="2A48D3E3" w14:textId="77777777" w:rsidR="00B55D99" w:rsidRPr="00927B8B" w:rsidRDefault="00B55D99" w:rsidP="00156ED9">
      <w:pPr>
        <w:ind w:left="1080"/>
      </w:pPr>
      <w:r w:rsidRPr="00927B8B">
        <w:rPr>
          <w:rFonts w:ascii="Segoe UI Symbol" w:hAnsi="Segoe UI Symbol" w:cs="Segoe UI Symbol"/>
        </w:rPr>
        <w:t>☐</w:t>
      </w:r>
      <w:r w:rsidRPr="00927B8B">
        <w:t xml:space="preserve"> Transporto priemonės registracijos liudijimas</w:t>
      </w:r>
    </w:p>
    <w:p w14:paraId="46F587DA" w14:textId="77777777" w:rsidR="00B55D99" w:rsidRPr="00927B8B" w:rsidRDefault="00B55D99" w:rsidP="00156ED9">
      <w:pPr>
        <w:ind w:left="1080"/>
      </w:pPr>
      <w:r w:rsidRPr="00927B8B">
        <w:rPr>
          <w:rFonts w:ascii="Segoe UI Symbol" w:hAnsi="Segoe UI Symbol" w:cs="Segoe UI Symbol"/>
        </w:rPr>
        <w:t>☐</w:t>
      </w:r>
      <w:r w:rsidRPr="00927B8B">
        <w:t xml:space="preserve"> Draudimo dokumentai</w:t>
      </w:r>
    </w:p>
    <w:p w14:paraId="54698E9C" w14:textId="77777777" w:rsidR="00B55D99" w:rsidRPr="00927B8B" w:rsidRDefault="00B55D99" w:rsidP="00156ED9">
      <w:pPr>
        <w:ind w:left="1080"/>
      </w:pPr>
      <w:r w:rsidRPr="00927B8B">
        <w:rPr>
          <w:rFonts w:ascii="Segoe UI Symbol" w:hAnsi="Segoe UI Symbol" w:cs="Segoe UI Symbol"/>
        </w:rPr>
        <w:t>☐</w:t>
      </w:r>
      <w:r w:rsidRPr="00927B8B">
        <w:t xml:space="preserve"> Techninės apžiūros dokumentai</w:t>
      </w:r>
    </w:p>
    <w:p w14:paraId="7090DD65" w14:textId="18676FF7" w:rsidR="00B55D99" w:rsidRPr="00927B8B" w:rsidRDefault="00B55D99" w:rsidP="00156ED9">
      <w:pPr>
        <w:ind w:left="1080"/>
      </w:pPr>
      <w:r w:rsidRPr="00927B8B">
        <w:rPr>
          <w:rFonts w:ascii="Segoe UI Symbol" w:hAnsi="Segoe UI Symbol" w:cs="Segoe UI Symbol"/>
        </w:rPr>
        <w:t>☐</w:t>
      </w:r>
      <w:r w:rsidRPr="00927B8B">
        <w:t xml:space="preserve"> Kiti dokumentai (nurodyti): ________________________________________</w:t>
      </w:r>
      <w:r w:rsidR="00D67968">
        <w:t>______</w:t>
      </w:r>
    </w:p>
    <w:p w14:paraId="1B460970" w14:textId="68E4DAF0" w:rsidR="000D717C" w:rsidRPr="00927B8B" w:rsidRDefault="000D717C">
      <w:pPr>
        <w:spacing w:after="200" w:line="276" w:lineRule="auto"/>
        <w:rPr>
          <w:b/>
          <w:bCs/>
        </w:rPr>
      </w:pPr>
    </w:p>
    <w:p w14:paraId="3F32A06A" w14:textId="6AA01B59" w:rsidR="00887092" w:rsidRPr="00927B8B" w:rsidRDefault="00887092" w:rsidP="00156ED9">
      <w:pPr>
        <w:rPr>
          <w:b/>
          <w:bCs/>
        </w:rPr>
      </w:pPr>
      <w:r w:rsidRPr="00927B8B">
        <w:rPr>
          <w:b/>
          <w:bCs/>
        </w:rPr>
        <w:lastRenderedPageBreak/>
        <w:t>V. AUTOBUSO TECHNINĖ BŪKLĖ GRĄŽINIMO METU</w:t>
      </w:r>
    </w:p>
    <w:p w14:paraId="1440E065" w14:textId="77777777" w:rsidR="00887092" w:rsidRPr="00927B8B" w:rsidRDefault="00887092" w:rsidP="00156ED9">
      <w:r w:rsidRPr="00927B8B">
        <w:t>Išorės būklė (aprašyti):</w:t>
      </w:r>
    </w:p>
    <w:p w14:paraId="17ED4D06" w14:textId="77777777" w:rsidR="00887092" w:rsidRPr="00927B8B" w:rsidRDefault="00000000" w:rsidP="00156ED9">
      <w:r>
        <w:pict w14:anchorId="29F075F4">
          <v:rect id="_x0000_i1032" style="width:0;height:1.5pt" o:hralign="center" o:hrstd="t" o:hr="t" fillcolor="#a0a0a0" stroked="f"/>
        </w:pict>
      </w:r>
    </w:p>
    <w:p w14:paraId="05B099DA" w14:textId="77777777" w:rsidR="00887092" w:rsidRPr="00927B8B" w:rsidRDefault="00000000" w:rsidP="00156ED9">
      <w:r>
        <w:pict w14:anchorId="08E9DD06">
          <v:rect id="_x0000_i1033" style="width:0;height:1.5pt" o:hralign="center" o:hrstd="t" o:hr="t" fillcolor="#a0a0a0" stroked="f"/>
        </w:pict>
      </w:r>
    </w:p>
    <w:p w14:paraId="630AFC49" w14:textId="77777777" w:rsidR="00887092" w:rsidRPr="00927B8B" w:rsidRDefault="00887092" w:rsidP="00156ED9">
      <w:r w:rsidRPr="00927B8B">
        <w:t>Salono būklė (aprašyti):</w:t>
      </w:r>
    </w:p>
    <w:p w14:paraId="377D7049" w14:textId="77777777" w:rsidR="00887092" w:rsidRPr="00927B8B" w:rsidRDefault="00000000" w:rsidP="00156ED9">
      <w:r>
        <w:pict w14:anchorId="0ED0D852">
          <v:rect id="_x0000_i1034" style="width:0;height:1.5pt" o:hralign="center" o:hrstd="t" o:hr="t" fillcolor="#a0a0a0" stroked="f"/>
        </w:pict>
      </w:r>
    </w:p>
    <w:p w14:paraId="62496C58" w14:textId="77777777" w:rsidR="00887092" w:rsidRPr="00927B8B" w:rsidRDefault="00000000" w:rsidP="00156ED9">
      <w:r>
        <w:pict w14:anchorId="7D076A8C">
          <v:rect id="_x0000_i1035" style="width:0;height:1.5pt" o:hralign="center" o:hrstd="t" o:hr="t" fillcolor="#a0a0a0" stroked="f"/>
        </w:pict>
      </w:r>
    </w:p>
    <w:p w14:paraId="35CE6547" w14:textId="77777777" w:rsidR="00887092" w:rsidRPr="00927B8B" w:rsidRDefault="00887092" w:rsidP="00156ED9">
      <w:r w:rsidRPr="00927B8B">
        <w:t>Nustatyti nauji defektai / pažeidimai (jei yra):</w:t>
      </w:r>
    </w:p>
    <w:p w14:paraId="4A10318E" w14:textId="77777777" w:rsidR="00887092" w:rsidRPr="00927B8B" w:rsidRDefault="00000000" w:rsidP="00156ED9">
      <w:r>
        <w:pict w14:anchorId="208F75DF">
          <v:rect id="_x0000_i1036" style="width:0;height:1.5pt" o:hralign="center" o:hrstd="t" o:hr="t" fillcolor="#a0a0a0" stroked="f"/>
        </w:pict>
      </w:r>
    </w:p>
    <w:p w14:paraId="6A49E97A" w14:textId="77777777" w:rsidR="00887092" w:rsidRPr="00927B8B" w:rsidRDefault="00000000" w:rsidP="00156ED9">
      <w:r>
        <w:pict w14:anchorId="3AA9ACFA">
          <v:rect id="_x0000_i1037" style="width:0;height:1.5pt" o:hralign="center" o:bullet="t" o:hrstd="t" o:hr="t" fillcolor="#a0a0a0" stroked="f"/>
        </w:pict>
      </w:r>
    </w:p>
    <w:p w14:paraId="7512ECAB" w14:textId="1676F8BA" w:rsidR="00887092" w:rsidRPr="00927B8B" w:rsidRDefault="00887092" w:rsidP="00156ED9">
      <w:r w:rsidRPr="00927B8B">
        <w:rPr>
          <w:rFonts w:ascii="Segoe UI Symbol" w:hAnsi="Segoe UI Symbol" w:cs="Segoe UI Symbol"/>
        </w:rPr>
        <w:t>☐</w:t>
      </w:r>
      <w:r w:rsidRPr="00927B8B">
        <w:t xml:space="preserve"> </w:t>
      </w:r>
      <w:r w:rsidR="00ED02DB" w:rsidRPr="00927B8B">
        <w:t>Foto</w:t>
      </w:r>
      <w:r w:rsidR="00ED02DB">
        <w:t>fiksacija ar vaizdo įrašas</w:t>
      </w:r>
      <w:r w:rsidR="00ED02DB" w:rsidRPr="00927B8B">
        <w:t xml:space="preserve"> atlikt</w:t>
      </w:r>
      <w:r w:rsidR="00ED02DB">
        <w:t>as</w:t>
      </w:r>
    </w:p>
    <w:p w14:paraId="720E5E58" w14:textId="0A28196E" w:rsidR="00887092" w:rsidRPr="00927B8B" w:rsidRDefault="00887092" w:rsidP="00156ED9"/>
    <w:p w14:paraId="2C464A7C" w14:textId="77777777" w:rsidR="00887092" w:rsidRPr="00927B8B" w:rsidRDefault="00887092" w:rsidP="00887092">
      <w:pPr>
        <w:rPr>
          <w:b/>
          <w:bCs/>
        </w:rPr>
      </w:pPr>
      <w:r w:rsidRPr="00927B8B">
        <w:rPr>
          <w:b/>
          <w:bCs/>
        </w:rPr>
        <w:t>VI. ŠALIŲ PATVIRTINIMAS</w:t>
      </w:r>
    </w:p>
    <w:p w14:paraId="1FA43BE9" w14:textId="77777777" w:rsidR="00887092" w:rsidRPr="00927B8B" w:rsidRDefault="00887092" w:rsidP="00887092">
      <w:r w:rsidRPr="00927B8B">
        <w:t>Patvirtiname, kad autobusas perduotas / grąžintas šiame lape nurodytomis sąlygomis.</w:t>
      </w:r>
    </w:p>
    <w:p w14:paraId="2D0B030B" w14:textId="0E1711F4" w:rsidR="00A819B2" w:rsidRPr="000034D3" w:rsidRDefault="00887092" w:rsidP="00A819B2">
      <w:pPr>
        <w:rPr>
          <w:strike/>
          <w:color w:val="EE0000"/>
        </w:rPr>
      </w:pPr>
      <w:r w:rsidRPr="00927B8B">
        <w:rPr>
          <w:b/>
          <w:bCs/>
        </w:rPr>
        <w:t xml:space="preserve">Perduodančios </w:t>
      </w:r>
      <w:r w:rsidR="007D4EDE">
        <w:rPr>
          <w:b/>
          <w:bCs/>
        </w:rPr>
        <w:t>mokyklos</w:t>
      </w:r>
      <w:r w:rsidRPr="00927B8B">
        <w:rPr>
          <w:b/>
          <w:bCs/>
        </w:rPr>
        <w:t xml:space="preserve"> atstovas</w:t>
      </w:r>
    </w:p>
    <w:p w14:paraId="7A9B0A58" w14:textId="1A807F76" w:rsidR="00887092" w:rsidRPr="00927B8B" w:rsidRDefault="00887092" w:rsidP="00887092"/>
    <w:p w14:paraId="28E8D4B8" w14:textId="77777777" w:rsidR="00887092" w:rsidRPr="00927B8B" w:rsidRDefault="00887092" w:rsidP="00887092">
      <w:r w:rsidRPr="00927B8B">
        <w:t>Vardas, pavardė: _______________________________________</w:t>
      </w:r>
    </w:p>
    <w:p w14:paraId="07356F56" w14:textId="77777777" w:rsidR="00887092" w:rsidRPr="00927B8B" w:rsidRDefault="00887092" w:rsidP="00887092">
      <w:r w:rsidRPr="00927B8B">
        <w:t>Pareigos: ______________________________________________</w:t>
      </w:r>
    </w:p>
    <w:p w14:paraId="27FCFD93" w14:textId="77777777" w:rsidR="00887092" w:rsidRPr="00927B8B" w:rsidRDefault="00887092" w:rsidP="00887092">
      <w:r w:rsidRPr="00927B8B">
        <w:t>Parašas: __________________________ Data: ______________</w:t>
      </w:r>
    </w:p>
    <w:p w14:paraId="2F98C73F" w14:textId="77777777" w:rsidR="00887092" w:rsidRPr="00927B8B" w:rsidRDefault="00000000" w:rsidP="00887092">
      <w:r>
        <w:pict w14:anchorId="18878357">
          <v:rect id="_x0000_i1038" style="width:0;height:1.5pt" o:hralign="center" o:hrstd="t" o:hr="t" fillcolor="#a0a0a0" stroked="f"/>
        </w:pict>
      </w:r>
    </w:p>
    <w:p w14:paraId="1320835F" w14:textId="42E74AAF" w:rsidR="00887092" w:rsidRPr="000034D3" w:rsidRDefault="00887092" w:rsidP="00887092">
      <w:pPr>
        <w:rPr>
          <w:strike/>
          <w:color w:val="EE0000"/>
        </w:rPr>
      </w:pPr>
      <w:r w:rsidRPr="00927B8B">
        <w:rPr>
          <w:b/>
          <w:bCs/>
        </w:rPr>
        <w:t xml:space="preserve">Perimančios </w:t>
      </w:r>
      <w:r w:rsidR="007D4EDE">
        <w:rPr>
          <w:b/>
          <w:bCs/>
        </w:rPr>
        <w:t>mokykl</w:t>
      </w:r>
      <w:r w:rsidRPr="00927B8B">
        <w:rPr>
          <w:b/>
          <w:bCs/>
        </w:rPr>
        <w:t xml:space="preserve">os atstovas </w:t>
      </w:r>
    </w:p>
    <w:p w14:paraId="615C91ED" w14:textId="77777777" w:rsidR="00887092" w:rsidRPr="00927B8B" w:rsidRDefault="00887092" w:rsidP="00887092">
      <w:r w:rsidRPr="00927B8B">
        <w:t>Vardas, pavardė: _______________________________________</w:t>
      </w:r>
    </w:p>
    <w:p w14:paraId="375716B4" w14:textId="77777777" w:rsidR="00887092" w:rsidRPr="00927B8B" w:rsidRDefault="00887092" w:rsidP="00887092">
      <w:r w:rsidRPr="00927B8B">
        <w:t>Pareigos: ______________________________________________</w:t>
      </w:r>
    </w:p>
    <w:p w14:paraId="230EB68F" w14:textId="77777777" w:rsidR="00887092" w:rsidRPr="00927B8B" w:rsidRDefault="00887092" w:rsidP="00887092">
      <w:r w:rsidRPr="00927B8B">
        <w:t>Parašas: __________________________ Data: ______________</w:t>
      </w:r>
    </w:p>
    <w:p w14:paraId="6B3B73FE" w14:textId="77777777" w:rsidR="00887092" w:rsidRPr="00927B8B" w:rsidRDefault="00887092" w:rsidP="00887092"/>
    <w:p w14:paraId="73021C1A" w14:textId="77777777" w:rsidR="00887092" w:rsidRPr="00927B8B" w:rsidRDefault="00887092" w:rsidP="00887092"/>
    <w:p w14:paraId="310285FB" w14:textId="5520CA62" w:rsidR="00AE6BB3" w:rsidRDefault="00AE6BB3">
      <w:pPr>
        <w:spacing w:after="200" w:line="276" w:lineRule="auto"/>
      </w:pPr>
      <w:r>
        <w:br w:type="page"/>
      </w:r>
    </w:p>
    <w:p w14:paraId="58B14B02" w14:textId="77777777" w:rsidR="00CB388F" w:rsidRPr="00927B8B" w:rsidRDefault="00CB388F" w:rsidP="00820B95">
      <w:pPr>
        <w:tabs>
          <w:tab w:val="right" w:pos="9638"/>
        </w:tabs>
        <w:overflowPunct w:val="0"/>
        <w:jc w:val="center"/>
        <w:rPr>
          <w:b/>
        </w:rPr>
      </w:pPr>
      <w:r w:rsidRPr="00927B8B">
        <w:rPr>
          <w:b/>
        </w:rPr>
        <w:lastRenderedPageBreak/>
        <w:t>SAVIVALDYBĖS TARYBOS SPRENDIMO</w:t>
      </w:r>
    </w:p>
    <w:p w14:paraId="74E459E4" w14:textId="6E05A183" w:rsidR="00CB388F" w:rsidRPr="00927B8B" w:rsidRDefault="00D04541" w:rsidP="00D04541">
      <w:pPr>
        <w:jc w:val="center"/>
        <w:rPr>
          <w:b/>
          <w:bCs/>
        </w:rPr>
      </w:pPr>
      <w:r>
        <w:rPr>
          <w:b/>
        </w:rPr>
        <w:t xml:space="preserve">,,DĖL </w:t>
      </w:r>
      <w:r w:rsidR="008B2FCB" w:rsidRPr="00D04541">
        <w:rPr>
          <w:b/>
        </w:rPr>
        <w:t xml:space="preserve">ANYKŠČIŲ RAJONO SAVIVALDYBĖS </w:t>
      </w:r>
      <w:r>
        <w:rPr>
          <w:b/>
        </w:rPr>
        <w:t>UGDYMO ĮSTAIGŲ</w:t>
      </w:r>
      <w:r w:rsidR="008B2FCB" w:rsidRPr="00D04541">
        <w:rPr>
          <w:b/>
          <w:bCs/>
        </w:rPr>
        <w:t xml:space="preserve"> MOKYKLINIŲ IR GELTONŲJŲ </w:t>
      </w:r>
      <w:r w:rsidR="008B2FCB" w:rsidRPr="00D04541">
        <w:rPr>
          <w:b/>
        </w:rPr>
        <w:t>AUTOBUSŲ LAIKINOS</w:t>
      </w:r>
      <w:r w:rsidR="008B2FCB" w:rsidRPr="00D04541">
        <w:rPr>
          <w:b/>
          <w:color w:val="EE0000"/>
        </w:rPr>
        <w:t xml:space="preserve"> </w:t>
      </w:r>
      <w:r w:rsidR="008B2FCB" w:rsidRPr="00D04541">
        <w:rPr>
          <w:b/>
        </w:rPr>
        <w:t>PANAUDOS TVARKOS</w:t>
      </w:r>
      <w:r w:rsidR="008B2FCB" w:rsidRPr="00D04541">
        <w:rPr>
          <w:b/>
          <w:bCs/>
        </w:rPr>
        <w:t xml:space="preserve"> APRAŠ</w:t>
      </w:r>
      <w:r>
        <w:rPr>
          <w:b/>
          <w:bCs/>
        </w:rPr>
        <w:t>O</w:t>
      </w:r>
      <w:r w:rsidR="00847356">
        <w:rPr>
          <w:b/>
          <w:bCs/>
        </w:rPr>
        <w:t xml:space="preserve"> </w:t>
      </w:r>
      <w:r w:rsidR="00CB388F" w:rsidRPr="00927B8B">
        <w:rPr>
          <w:b/>
        </w:rPr>
        <w:t>PATVIRTINIMO</w:t>
      </w:r>
      <w:r w:rsidR="00847356" w:rsidRPr="00927B8B">
        <w:rPr>
          <w:b/>
        </w:rPr>
        <w:t>“</w:t>
      </w:r>
      <w:r w:rsidR="00847356">
        <w:rPr>
          <w:b/>
        </w:rPr>
        <w:t xml:space="preserve"> </w:t>
      </w:r>
      <w:r w:rsidR="00CB388F" w:rsidRPr="00927B8B">
        <w:rPr>
          <w:b/>
          <w:bCs/>
        </w:rPr>
        <w:t xml:space="preserve"> </w:t>
      </w:r>
      <w:r w:rsidR="00CB388F" w:rsidRPr="00927B8B">
        <w:rPr>
          <w:b/>
        </w:rPr>
        <w:t xml:space="preserve">PROJEKTO </w:t>
      </w:r>
    </w:p>
    <w:p w14:paraId="7759698D" w14:textId="2BE04E4F" w:rsidR="00CB388F" w:rsidRPr="00927B8B" w:rsidRDefault="00CB388F" w:rsidP="00820B95">
      <w:pPr>
        <w:ind w:firstLine="3261"/>
        <w:rPr>
          <w:b/>
        </w:rPr>
      </w:pPr>
      <w:r w:rsidRPr="00927B8B">
        <w:rPr>
          <w:b/>
        </w:rPr>
        <w:t>AIŠKINAMASIS RAŠTAS</w:t>
      </w:r>
      <w:r w:rsidR="000D18E8" w:rsidRPr="00927B8B">
        <w:rPr>
          <w:b/>
        </w:rPr>
        <w:t xml:space="preserve"> </w:t>
      </w:r>
    </w:p>
    <w:p w14:paraId="42F0C307" w14:textId="754EC6D6" w:rsidR="00A66D32" w:rsidRPr="00A66D32" w:rsidRDefault="00A66D32" w:rsidP="00A66D32">
      <w:pPr>
        <w:tabs>
          <w:tab w:val="right" w:pos="9638"/>
        </w:tabs>
        <w:overflowPunct w:val="0"/>
        <w:rPr>
          <w:b/>
        </w:rPr>
      </w:pPr>
    </w:p>
    <w:p w14:paraId="3F2074B2" w14:textId="77777777" w:rsidR="00A66D32" w:rsidRPr="00927B8B" w:rsidRDefault="00A66D32" w:rsidP="00CB388F">
      <w:pPr>
        <w:tabs>
          <w:tab w:val="left" w:pos="993"/>
        </w:tabs>
        <w:ind w:firstLine="567"/>
        <w:jc w:val="both"/>
        <w:rPr>
          <w:b/>
        </w:rPr>
      </w:pPr>
    </w:p>
    <w:p w14:paraId="2E6EE6C6" w14:textId="6F980EF9" w:rsidR="00CB388F" w:rsidRPr="00927B8B" w:rsidRDefault="00CB388F" w:rsidP="00CB388F">
      <w:pPr>
        <w:pStyle w:val="Sraopastraipa"/>
        <w:numPr>
          <w:ilvl w:val="0"/>
          <w:numId w:val="12"/>
        </w:numPr>
        <w:tabs>
          <w:tab w:val="left" w:pos="993"/>
        </w:tabs>
        <w:jc w:val="both"/>
        <w:rPr>
          <w:b/>
        </w:rPr>
      </w:pPr>
      <w:r w:rsidRPr="00927B8B">
        <w:rPr>
          <w:b/>
        </w:rPr>
        <w:t>Sprendimo projekto tikslai ir uždaviniai</w:t>
      </w:r>
    </w:p>
    <w:p w14:paraId="0E6648B1" w14:textId="16F52FF3" w:rsidR="00CB388F" w:rsidRPr="00927B8B" w:rsidRDefault="00CB388F" w:rsidP="00CB388F">
      <w:pPr>
        <w:tabs>
          <w:tab w:val="left" w:pos="993"/>
        </w:tabs>
        <w:ind w:firstLine="747"/>
        <w:jc w:val="both"/>
        <w:rPr>
          <w:b/>
        </w:rPr>
      </w:pPr>
      <w:r w:rsidRPr="00927B8B">
        <w:rPr>
          <w:bCs/>
        </w:rPr>
        <w:t xml:space="preserve">Tikslas – </w:t>
      </w:r>
      <w:r w:rsidRPr="00927B8B">
        <w:t>užtikrinti savalaikį, saugų ir nepertraukiamą mokinių vežimą į mokyklą ir iš jos, sudaryti galimybę savivaldybės</w:t>
      </w:r>
      <w:r w:rsidR="005B6F9D">
        <w:t xml:space="preserve"> mokykloms</w:t>
      </w:r>
      <w:r w:rsidRPr="00927B8B">
        <w:t xml:space="preserve"> laikina</w:t>
      </w:r>
      <w:r w:rsidR="00166D93">
        <w:t>i</w:t>
      </w:r>
      <w:r w:rsidRPr="00927B8B">
        <w:t xml:space="preserve"> naudotis kitų Savivaldybės mokyklų pasitikėjimo teise valdomais mokykl</w:t>
      </w:r>
      <w:r w:rsidR="00A30E1D">
        <w:t>ų</w:t>
      </w:r>
      <w:r w:rsidRPr="00927B8B">
        <w:t xml:space="preserve"> autobusais.</w:t>
      </w:r>
    </w:p>
    <w:p w14:paraId="04FF64A1" w14:textId="404FD5E1" w:rsidR="00CB388F" w:rsidRPr="00927B8B" w:rsidRDefault="00CB388F" w:rsidP="00CB388F">
      <w:pPr>
        <w:pStyle w:val="Sraopastraipa"/>
        <w:numPr>
          <w:ilvl w:val="0"/>
          <w:numId w:val="12"/>
        </w:numPr>
        <w:tabs>
          <w:tab w:val="left" w:pos="993"/>
        </w:tabs>
        <w:overflowPunct w:val="0"/>
        <w:jc w:val="both"/>
        <w:rPr>
          <w:bCs/>
          <w:lang w:val="pt-BR"/>
        </w:rPr>
      </w:pPr>
      <w:r w:rsidRPr="006908F8">
        <w:rPr>
          <w:b/>
        </w:rPr>
        <w:t>Siūlomos teisinio reguliavimo</w:t>
      </w:r>
      <w:r w:rsidRPr="00927B8B">
        <w:rPr>
          <w:b/>
        </w:rPr>
        <w:t xml:space="preserve"> nuostatos ir laukiami rezultatai</w:t>
      </w:r>
      <w:r w:rsidRPr="00927B8B">
        <w:rPr>
          <w:bCs/>
          <w:lang w:val="pt-BR"/>
        </w:rPr>
        <w:t xml:space="preserve"> </w:t>
      </w:r>
    </w:p>
    <w:p w14:paraId="2641AB28" w14:textId="3396177A" w:rsidR="00CB388F" w:rsidRPr="00927B8B" w:rsidRDefault="00FF24F7" w:rsidP="00CB388F">
      <w:pPr>
        <w:tabs>
          <w:tab w:val="left" w:pos="993"/>
        </w:tabs>
        <w:overflowPunct w:val="0"/>
        <w:jc w:val="both"/>
        <w:rPr>
          <w:b/>
        </w:rPr>
      </w:pPr>
      <w:r w:rsidRPr="00927B8B">
        <w:rPr>
          <w:shd w:val="clear" w:color="auto" w:fill="FFFFFF"/>
        </w:rPr>
        <w:t>Bus u</w:t>
      </w:r>
      <w:r w:rsidR="00CB388F" w:rsidRPr="00927B8B">
        <w:rPr>
          <w:shd w:val="clear" w:color="auto" w:fill="FFFFFF"/>
        </w:rPr>
        <w:t>žtikrint</w:t>
      </w:r>
      <w:r w:rsidRPr="00927B8B">
        <w:rPr>
          <w:shd w:val="clear" w:color="auto" w:fill="FFFFFF"/>
        </w:rPr>
        <w:t>as</w:t>
      </w:r>
      <w:r w:rsidR="00CB388F" w:rsidRPr="00927B8B">
        <w:rPr>
          <w:shd w:val="clear" w:color="auto" w:fill="FFFFFF"/>
        </w:rPr>
        <w:t xml:space="preserve"> efektyv</w:t>
      </w:r>
      <w:r w:rsidRPr="00927B8B">
        <w:rPr>
          <w:shd w:val="clear" w:color="auto" w:fill="FFFFFF"/>
        </w:rPr>
        <w:t>us</w:t>
      </w:r>
      <w:r w:rsidR="00CB388F" w:rsidRPr="00927B8B">
        <w:rPr>
          <w:shd w:val="clear" w:color="auto" w:fill="FFFFFF"/>
        </w:rPr>
        <w:t xml:space="preserve"> Anykščių rajono savivaldybei nuosavybės teise priklausančių, bet mokykloms patikėjimo teise perduotų valdyti mokykl</w:t>
      </w:r>
      <w:r w:rsidR="005B6F9D">
        <w:rPr>
          <w:shd w:val="clear" w:color="auto" w:fill="FFFFFF"/>
        </w:rPr>
        <w:t>ų</w:t>
      </w:r>
      <w:r w:rsidR="00CB388F" w:rsidRPr="00927B8B">
        <w:rPr>
          <w:shd w:val="clear" w:color="auto" w:fill="FFFFFF"/>
        </w:rPr>
        <w:t xml:space="preserve"> autobusų naudojim</w:t>
      </w:r>
      <w:r w:rsidRPr="00927B8B">
        <w:rPr>
          <w:shd w:val="clear" w:color="auto" w:fill="FFFFFF"/>
        </w:rPr>
        <w:t>as.</w:t>
      </w:r>
    </w:p>
    <w:p w14:paraId="0274F4F8" w14:textId="77777777" w:rsidR="00CB388F" w:rsidRPr="00927B8B" w:rsidRDefault="00CB388F" w:rsidP="00CB388F">
      <w:pPr>
        <w:ind w:firstLine="720"/>
        <w:jc w:val="both"/>
        <w:rPr>
          <w:b/>
        </w:rPr>
      </w:pPr>
      <w:r w:rsidRPr="00927B8B">
        <w:rPr>
          <w:b/>
        </w:rPr>
        <w:t xml:space="preserve">3. Lėšų poreikis ir šaltiniai </w:t>
      </w:r>
    </w:p>
    <w:p w14:paraId="5BE68431" w14:textId="422DAD37" w:rsidR="00CB388F" w:rsidRPr="00927B8B" w:rsidRDefault="00CB388F" w:rsidP="00CB388F">
      <w:pPr>
        <w:tabs>
          <w:tab w:val="left" w:pos="777"/>
        </w:tabs>
        <w:jc w:val="both"/>
      </w:pPr>
      <w:r w:rsidRPr="00927B8B">
        <w:rPr>
          <w:lang w:val="pt-BR"/>
        </w:rPr>
        <w:tab/>
      </w:r>
      <w:r w:rsidR="00C35805" w:rsidRPr="00927B8B">
        <w:rPr>
          <w:lang w:val="pt-BR"/>
        </w:rPr>
        <w:t>Nėra.</w:t>
      </w:r>
      <w:r w:rsidRPr="00927B8B">
        <w:rPr>
          <w:lang w:val="pt-BR"/>
        </w:rPr>
        <w:t xml:space="preserve"> </w:t>
      </w:r>
    </w:p>
    <w:p w14:paraId="356A2B30" w14:textId="77777777" w:rsidR="00CB388F" w:rsidRPr="00927B8B" w:rsidRDefault="00CB388F" w:rsidP="00CB388F">
      <w:pPr>
        <w:ind w:firstLine="720"/>
        <w:jc w:val="both"/>
        <w:rPr>
          <w:b/>
        </w:rPr>
      </w:pPr>
      <w:r w:rsidRPr="00927B8B">
        <w:rPr>
          <w:b/>
        </w:rPr>
        <w:t xml:space="preserve">4. Numatomo teisinio reguliavimo poveikio vertinimo rezultatai, galimos neigiamos priimto sprendimo pasekmės ir kokių priemonių reikėtų imtis, kad tokių pasekmių būtų išvengta </w:t>
      </w:r>
    </w:p>
    <w:p w14:paraId="4507A3AF" w14:textId="6D5ADFA9" w:rsidR="00CB388F" w:rsidRPr="00927B8B" w:rsidRDefault="00CB388F" w:rsidP="00CB388F">
      <w:pPr>
        <w:tabs>
          <w:tab w:val="left" w:pos="0"/>
          <w:tab w:val="left" w:pos="851"/>
        </w:tabs>
        <w:jc w:val="both"/>
      </w:pPr>
      <w:r w:rsidRPr="00927B8B">
        <w:tab/>
        <w:t>Nevertinamas</w:t>
      </w:r>
      <w:r w:rsidR="00C35805" w:rsidRPr="00927B8B">
        <w:t>.</w:t>
      </w:r>
    </w:p>
    <w:p w14:paraId="511F42D8" w14:textId="77777777" w:rsidR="00CB388F" w:rsidRPr="00927B8B" w:rsidRDefault="00CB388F" w:rsidP="00CB388F">
      <w:pPr>
        <w:tabs>
          <w:tab w:val="left" w:pos="0"/>
          <w:tab w:val="left" w:pos="851"/>
        </w:tabs>
        <w:jc w:val="both"/>
        <w:rPr>
          <w:b/>
        </w:rPr>
      </w:pPr>
      <w:r w:rsidRPr="00927B8B">
        <w:rPr>
          <w:b/>
        </w:rPr>
        <w:tab/>
        <w:t xml:space="preserve">5. Kokius teisės aktus būtina priimti, kokius galiojančius teisės aktus reikia pakeisti ar pripažinti netekusiais galios – kas ir kada juos turėtų priimti </w:t>
      </w:r>
    </w:p>
    <w:p w14:paraId="3754433E" w14:textId="387A5C09" w:rsidR="00CB388F" w:rsidRPr="00927B8B" w:rsidRDefault="00CB388F" w:rsidP="00CB388F">
      <w:pPr>
        <w:tabs>
          <w:tab w:val="left" w:pos="0"/>
          <w:tab w:val="left" w:pos="851"/>
        </w:tabs>
        <w:jc w:val="both"/>
        <w:rPr>
          <w:bCs/>
        </w:rPr>
      </w:pPr>
      <w:r w:rsidRPr="00927B8B">
        <w:rPr>
          <w:bCs/>
        </w:rPr>
        <w:tab/>
        <w:t>Nereikia</w:t>
      </w:r>
      <w:r w:rsidR="00C35805" w:rsidRPr="00927B8B">
        <w:rPr>
          <w:bCs/>
        </w:rPr>
        <w:t>.</w:t>
      </w:r>
      <w:r w:rsidRPr="00927B8B">
        <w:rPr>
          <w:bCs/>
        </w:rPr>
        <w:t xml:space="preserve"> </w:t>
      </w:r>
    </w:p>
    <w:p w14:paraId="5E2EDB31" w14:textId="7DAC05A5" w:rsidR="00CB388F" w:rsidRDefault="00CB388F" w:rsidP="008C36BA">
      <w:pPr>
        <w:ind w:firstLine="720"/>
        <w:jc w:val="both"/>
        <w:rPr>
          <w:b/>
        </w:rPr>
      </w:pPr>
      <w:r w:rsidRPr="00927B8B">
        <w:rPr>
          <w:b/>
        </w:rPr>
        <w:t xml:space="preserve">6. Sprendimo įgyvendinimo terminai – kas, ką ir kada turėtų atlikti </w:t>
      </w:r>
    </w:p>
    <w:p w14:paraId="7612F3FB" w14:textId="75BAB838" w:rsidR="008C36BA" w:rsidRPr="003B3A6B" w:rsidRDefault="00136477" w:rsidP="008C36BA">
      <w:pPr>
        <w:ind w:firstLine="720"/>
        <w:jc w:val="both"/>
        <w:rPr>
          <w:bCs/>
        </w:rPr>
      </w:pPr>
      <w:r>
        <w:rPr>
          <w:b/>
        </w:rPr>
        <w:t xml:space="preserve"> </w:t>
      </w:r>
      <w:r w:rsidR="00F33260">
        <w:rPr>
          <w:b/>
        </w:rPr>
        <w:t xml:space="preserve"> </w:t>
      </w:r>
      <w:r w:rsidR="003B3A6B">
        <w:rPr>
          <w:bCs/>
        </w:rPr>
        <w:t>Po sprendimo priėmimo</w:t>
      </w:r>
      <w:r w:rsidR="003B3A6B" w:rsidRPr="003B3A6B">
        <w:rPr>
          <w:bCs/>
        </w:rPr>
        <w:t xml:space="preserve"> per </w:t>
      </w:r>
      <w:r w:rsidR="003B3A6B">
        <w:rPr>
          <w:bCs/>
        </w:rPr>
        <w:t>dvi</w:t>
      </w:r>
      <w:r w:rsidR="003B3A6B" w:rsidRPr="003B3A6B">
        <w:rPr>
          <w:bCs/>
        </w:rPr>
        <w:t xml:space="preserve"> darbo dienas ugdymo įstaigoms </w:t>
      </w:r>
      <w:r w:rsidR="003B3A6B">
        <w:rPr>
          <w:bCs/>
        </w:rPr>
        <w:t xml:space="preserve">jų </w:t>
      </w:r>
      <w:r w:rsidR="003B3A6B" w:rsidRPr="003B3A6B">
        <w:rPr>
          <w:bCs/>
        </w:rPr>
        <w:t>el. paštu pateikia</w:t>
      </w:r>
      <w:r w:rsidR="003B3A6B">
        <w:rPr>
          <w:bCs/>
        </w:rPr>
        <w:t xml:space="preserve">ma </w:t>
      </w:r>
      <w:r w:rsidR="003B3A6B" w:rsidRPr="003B3A6B">
        <w:rPr>
          <w:bCs/>
        </w:rPr>
        <w:t>sprendimo dokumento kopij</w:t>
      </w:r>
      <w:r w:rsidR="003B3A6B">
        <w:rPr>
          <w:bCs/>
        </w:rPr>
        <w:t>a, taip</w:t>
      </w:r>
      <w:r w:rsidR="003B3A6B" w:rsidRPr="003B3A6B">
        <w:rPr>
          <w:bCs/>
        </w:rPr>
        <w:t xml:space="preserve"> užtikrinant, kad visi įstaigų vadovai būtų informuoti apie sprendimo turinį.</w:t>
      </w:r>
    </w:p>
    <w:p w14:paraId="469BBCF8" w14:textId="77777777" w:rsidR="00CB388F" w:rsidRPr="00927B8B" w:rsidRDefault="00CB388F" w:rsidP="00CB388F">
      <w:pPr>
        <w:ind w:firstLine="720"/>
        <w:jc w:val="both"/>
        <w:rPr>
          <w:b/>
        </w:rPr>
      </w:pPr>
      <w:r w:rsidRPr="00927B8B">
        <w:rPr>
          <w:b/>
        </w:rPr>
        <w:t xml:space="preserve">7. Sprendimo projekto rengimo metu gauti specialistų vertinimai ir išvados </w:t>
      </w:r>
    </w:p>
    <w:p w14:paraId="5FAD4B96" w14:textId="2FD69004" w:rsidR="00CB388F" w:rsidRPr="00927B8B" w:rsidRDefault="00136477" w:rsidP="00CB388F">
      <w:pPr>
        <w:ind w:firstLine="720"/>
        <w:jc w:val="both"/>
      </w:pPr>
      <w:r>
        <w:t xml:space="preserve">  </w:t>
      </w:r>
      <w:r w:rsidR="00CB388F" w:rsidRPr="00927B8B">
        <w:t>Nėra.</w:t>
      </w:r>
    </w:p>
    <w:p w14:paraId="16399D00" w14:textId="77777777" w:rsidR="00CB388F" w:rsidRPr="00927B8B" w:rsidRDefault="00CB388F" w:rsidP="00CB388F">
      <w:pPr>
        <w:ind w:firstLine="720"/>
        <w:jc w:val="both"/>
        <w:rPr>
          <w:b/>
        </w:rPr>
      </w:pPr>
      <w:r w:rsidRPr="00927B8B">
        <w:rPr>
          <w:b/>
        </w:rPr>
        <w:t>8. Kiti reikalingi pagrindimai, skaičiavimai ir paaiškinimai</w:t>
      </w:r>
    </w:p>
    <w:p w14:paraId="3B48C4DE" w14:textId="564400E0" w:rsidR="00CB388F" w:rsidRPr="00927B8B" w:rsidRDefault="00136477" w:rsidP="00CB388F">
      <w:pPr>
        <w:ind w:firstLine="720"/>
        <w:jc w:val="both"/>
      </w:pPr>
      <w:r>
        <w:t xml:space="preserve">  </w:t>
      </w:r>
      <w:r w:rsidR="00CB388F" w:rsidRPr="00927B8B">
        <w:t xml:space="preserve">Nėra. </w:t>
      </w:r>
    </w:p>
    <w:p w14:paraId="71B55781" w14:textId="77777777" w:rsidR="00CB388F" w:rsidRPr="00927B8B" w:rsidRDefault="00CB388F" w:rsidP="00CB388F">
      <w:pPr>
        <w:ind w:firstLine="720"/>
        <w:jc w:val="both"/>
        <w:rPr>
          <w:b/>
        </w:rPr>
      </w:pPr>
      <w:r w:rsidRPr="00927B8B">
        <w:rPr>
          <w:b/>
        </w:rPr>
        <w:t>9. Sprendimo projekto iniciatoriai ir rengėjai, pranešėjas</w:t>
      </w:r>
    </w:p>
    <w:p w14:paraId="54EAEE6B" w14:textId="77777777" w:rsidR="00CB388F" w:rsidRPr="00927B8B" w:rsidRDefault="00CB388F" w:rsidP="00CB388F">
      <w:pPr>
        <w:ind w:firstLine="720"/>
        <w:jc w:val="both"/>
        <w:rPr>
          <w:bCs/>
        </w:rPr>
      </w:pPr>
      <w:r w:rsidRPr="00927B8B">
        <w:t>Iniciatorius – Anykščių rajono savivaldybės administracijos Švietimo skyrius</w:t>
      </w:r>
      <w:r w:rsidRPr="00927B8B">
        <w:rPr>
          <w:bCs/>
        </w:rPr>
        <w:t>.</w:t>
      </w:r>
    </w:p>
    <w:p w14:paraId="53C950C4" w14:textId="221FFC7B" w:rsidR="00CB388F" w:rsidRPr="00927B8B" w:rsidRDefault="00CB388F" w:rsidP="00CB388F">
      <w:pPr>
        <w:ind w:firstLine="720"/>
        <w:jc w:val="both"/>
      </w:pPr>
      <w:r w:rsidRPr="00927B8B">
        <w:t xml:space="preserve">Rengėja – Žėrutė Semaškienė, Švietimo skyriaus </w:t>
      </w:r>
      <w:r w:rsidR="000D717C" w:rsidRPr="00927B8B">
        <w:t>vedėja</w:t>
      </w:r>
      <w:r w:rsidRPr="00927B8B">
        <w:t>.</w:t>
      </w:r>
    </w:p>
    <w:p w14:paraId="6D2C5D7F" w14:textId="098FA1B8" w:rsidR="00CB388F" w:rsidRPr="00927B8B" w:rsidRDefault="00CB388F" w:rsidP="00CB388F">
      <w:pPr>
        <w:ind w:firstLine="720"/>
        <w:jc w:val="both"/>
      </w:pPr>
      <w:r w:rsidRPr="00927B8B">
        <w:t>Pranešėja – Žėrutė Semaškienė, Švietimo skyriaus vedėja.</w:t>
      </w:r>
    </w:p>
    <w:p w14:paraId="5A0BB95C" w14:textId="77777777" w:rsidR="00CB388F" w:rsidRPr="00927B8B" w:rsidRDefault="00CB388F" w:rsidP="00CB388F">
      <w:pPr>
        <w:jc w:val="center"/>
      </w:pPr>
    </w:p>
    <w:p w14:paraId="0ED2F1BD" w14:textId="77777777" w:rsidR="00CB388F" w:rsidRPr="00927B8B" w:rsidRDefault="00CB388F" w:rsidP="00CB388F">
      <w:pPr>
        <w:jc w:val="center"/>
        <w:rPr>
          <w:b/>
        </w:rPr>
      </w:pPr>
    </w:p>
    <w:p w14:paraId="4D90A80A" w14:textId="5BE46DE7" w:rsidR="00CB388F" w:rsidRPr="00927B8B" w:rsidRDefault="00B7276A" w:rsidP="00B7276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                                                        ________________</w:t>
      </w:r>
    </w:p>
    <w:p w14:paraId="1DD351DA" w14:textId="4025C0BE" w:rsidR="00CB388F" w:rsidRPr="00927B8B" w:rsidRDefault="00CB388F" w:rsidP="000D717C">
      <w:pPr>
        <w:autoSpaceDE w:val="0"/>
        <w:autoSpaceDN w:val="0"/>
        <w:adjustRightInd w:val="0"/>
        <w:ind w:firstLine="4962"/>
        <w:jc w:val="both"/>
      </w:pP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  <w:r w:rsidRPr="00927B8B">
        <w:rPr>
          <w:rFonts w:ascii="TimesNewRomanPSMT" w:hAnsi="TimesNewRomanPSMT" w:cs="TimesNewRomanPSMT"/>
        </w:rPr>
        <w:softHyphen/>
      </w:r>
    </w:p>
    <w:p w14:paraId="4EF7DBDB" w14:textId="77777777" w:rsidR="00CB388F" w:rsidRPr="00927B8B" w:rsidRDefault="00CB388F" w:rsidP="00CB388F">
      <w:pPr>
        <w:jc w:val="center"/>
      </w:pPr>
    </w:p>
    <w:p w14:paraId="58F8B7D5" w14:textId="77777777" w:rsidR="00CB388F" w:rsidRPr="00927B8B" w:rsidRDefault="00CB388F" w:rsidP="00CB388F">
      <w:pPr>
        <w:tabs>
          <w:tab w:val="left" w:pos="4395"/>
        </w:tabs>
        <w:spacing w:line="276" w:lineRule="auto"/>
      </w:pPr>
    </w:p>
    <w:p w14:paraId="43107CBF" w14:textId="77777777" w:rsidR="007D4EDE" w:rsidRPr="00927B8B" w:rsidRDefault="007D4EDE">
      <w:pPr>
        <w:tabs>
          <w:tab w:val="left" w:pos="4395"/>
        </w:tabs>
        <w:spacing w:line="276" w:lineRule="auto"/>
      </w:pPr>
    </w:p>
    <w:sectPr w:rsidR="007D4EDE" w:rsidRPr="00927B8B" w:rsidSect="00C7686B">
      <w:headerReference w:type="default" r:id="rId11"/>
      <w:pgSz w:w="11906" w:h="16838"/>
      <w:pgMar w:top="1134" w:right="567" w:bottom="1134" w:left="1701" w:header="567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B8907" w14:textId="77777777" w:rsidR="00A83437" w:rsidRDefault="00A83437" w:rsidP="00015D43">
      <w:r>
        <w:separator/>
      </w:r>
    </w:p>
  </w:endnote>
  <w:endnote w:type="continuationSeparator" w:id="0">
    <w:p w14:paraId="094673BC" w14:textId="77777777" w:rsidR="00A83437" w:rsidRDefault="00A83437" w:rsidP="0001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Courier New"/>
    <w:charset w:val="BA"/>
    <w:family w:val="roman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7A0DC" w14:textId="77777777" w:rsidR="00A83437" w:rsidRDefault="00A83437" w:rsidP="00015D43">
      <w:r>
        <w:separator/>
      </w:r>
    </w:p>
  </w:footnote>
  <w:footnote w:type="continuationSeparator" w:id="0">
    <w:p w14:paraId="691662D2" w14:textId="77777777" w:rsidR="00A83437" w:rsidRDefault="00A83437" w:rsidP="00015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65C1" w14:textId="6F8BE1FB" w:rsidR="00AD664D" w:rsidRDefault="00AD664D">
    <w:pPr>
      <w:pStyle w:val="Antrats"/>
      <w:jc w:val="center"/>
    </w:pPr>
  </w:p>
  <w:p w14:paraId="742145B9" w14:textId="77777777" w:rsidR="00AD664D" w:rsidRDefault="00AD664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43" style="width:0;height:1.5pt" o:hralign="center" o:bullet="t" o:hrstd="t" o:hr="t" fillcolor="#a0a0a0" stroked="f"/>
    </w:pict>
  </w:numPicBullet>
  <w:abstractNum w:abstractNumId="0" w15:restartNumberingAfterBreak="0">
    <w:nsid w:val="16A85398"/>
    <w:multiLevelType w:val="hybridMultilevel"/>
    <w:tmpl w:val="70783A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D25FD"/>
    <w:multiLevelType w:val="multilevel"/>
    <w:tmpl w:val="1278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E71CBF"/>
    <w:multiLevelType w:val="hybridMultilevel"/>
    <w:tmpl w:val="29A055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6B67C2"/>
    <w:multiLevelType w:val="multilevel"/>
    <w:tmpl w:val="873EF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F8290F"/>
    <w:multiLevelType w:val="hybridMultilevel"/>
    <w:tmpl w:val="D77AE7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951202"/>
    <w:multiLevelType w:val="multilevel"/>
    <w:tmpl w:val="1278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EB412B"/>
    <w:multiLevelType w:val="hybridMultilevel"/>
    <w:tmpl w:val="7E38BC80"/>
    <w:lvl w:ilvl="0" w:tplc="0427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E49E4"/>
    <w:multiLevelType w:val="multilevel"/>
    <w:tmpl w:val="F806A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2D7944"/>
    <w:multiLevelType w:val="hybridMultilevel"/>
    <w:tmpl w:val="ADBC9D62"/>
    <w:lvl w:ilvl="0" w:tplc="0427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C64DE"/>
    <w:multiLevelType w:val="hybridMultilevel"/>
    <w:tmpl w:val="3C74BF76"/>
    <w:lvl w:ilvl="0" w:tplc="8AB49F60">
      <w:start w:val="1"/>
      <w:numFmt w:val="decimal"/>
      <w:lvlText w:val="%1."/>
      <w:lvlJc w:val="left"/>
      <w:pPr>
        <w:ind w:left="1107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0" w15:restartNumberingAfterBreak="0">
    <w:nsid w:val="427A13E0"/>
    <w:multiLevelType w:val="hybridMultilevel"/>
    <w:tmpl w:val="5B485B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6E47CB"/>
    <w:multiLevelType w:val="multilevel"/>
    <w:tmpl w:val="100860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08067BD"/>
    <w:multiLevelType w:val="multilevel"/>
    <w:tmpl w:val="2BA23A1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9F3AA3"/>
    <w:multiLevelType w:val="multilevel"/>
    <w:tmpl w:val="99BC57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CB4A78"/>
    <w:multiLevelType w:val="hybridMultilevel"/>
    <w:tmpl w:val="9BDE162E"/>
    <w:lvl w:ilvl="0" w:tplc="0427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62F54"/>
    <w:multiLevelType w:val="multilevel"/>
    <w:tmpl w:val="AC944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7D7219"/>
    <w:multiLevelType w:val="multilevel"/>
    <w:tmpl w:val="9446AED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A7F2FA0"/>
    <w:multiLevelType w:val="hybridMultilevel"/>
    <w:tmpl w:val="6FD6057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F200BD"/>
    <w:multiLevelType w:val="multilevel"/>
    <w:tmpl w:val="F3FCA5D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4158924">
    <w:abstractNumId w:val="3"/>
  </w:num>
  <w:num w:numId="2" w16cid:durableId="1092895748">
    <w:abstractNumId w:val="13"/>
  </w:num>
  <w:num w:numId="3" w16cid:durableId="1795562013">
    <w:abstractNumId w:val="11"/>
  </w:num>
  <w:num w:numId="4" w16cid:durableId="1123963881">
    <w:abstractNumId w:val="16"/>
  </w:num>
  <w:num w:numId="5" w16cid:durableId="662389296">
    <w:abstractNumId w:val="12"/>
  </w:num>
  <w:num w:numId="6" w16cid:durableId="2109346105">
    <w:abstractNumId w:val="18"/>
  </w:num>
  <w:num w:numId="7" w16cid:durableId="108356308">
    <w:abstractNumId w:val="4"/>
  </w:num>
  <w:num w:numId="8" w16cid:durableId="1912497607">
    <w:abstractNumId w:val="10"/>
  </w:num>
  <w:num w:numId="9" w16cid:durableId="326519524">
    <w:abstractNumId w:val="2"/>
  </w:num>
  <w:num w:numId="10" w16cid:durableId="1903175553">
    <w:abstractNumId w:val="0"/>
  </w:num>
  <w:num w:numId="11" w16cid:durableId="1219322700">
    <w:abstractNumId w:val="17"/>
  </w:num>
  <w:num w:numId="12" w16cid:durableId="502741028">
    <w:abstractNumId w:val="9"/>
  </w:num>
  <w:num w:numId="13" w16cid:durableId="329793633">
    <w:abstractNumId w:val="7"/>
  </w:num>
  <w:num w:numId="14" w16cid:durableId="1108430689">
    <w:abstractNumId w:val="1"/>
  </w:num>
  <w:num w:numId="15" w16cid:durableId="854735434">
    <w:abstractNumId w:val="15"/>
  </w:num>
  <w:num w:numId="16" w16cid:durableId="107622817">
    <w:abstractNumId w:val="5"/>
  </w:num>
  <w:num w:numId="17" w16cid:durableId="1817605643">
    <w:abstractNumId w:val="8"/>
  </w:num>
  <w:num w:numId="18" w16cid:durableId="632835031">
    <w:abstractNumId w:val="14"/>
  </w:num>
  <w:num w:numId="19" w16cid:durableId="103372858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00F9E"/>
    <w:rsid w:val="000012D3"/>
    <w:rsid w:val="0000174F"/>
    <w:rsid w:val="00001D20"/>
    <w:rsid w:val="000027F6"/>
    <w:rsid w:val="000034D3"/>
    <w:rsid w:val="0000352E"/>
    <w:rsid w:val="00003D3B"/>
    <w:rsid w:val="00004FFF"/>
    <w:rsid w:val="00005053"/>
    <w:rsid w:val="00005B2B"/>
    <w:rsid w:val="000064FD"/>
    <w:rsid w:val="00010384"/>
    <w:rsid w:val="000117B3"/>
    <w:rsid w:val="00014C66"/>
    <w:rsid w:val="000151E7"/>
    <w:rsid w:val="00015495"/>
    <w:rsid w:val="00015D43"/>
    <w:rsid w:val="0001649C"/>
    <w:rsid w:val="00017990"/>
    <w:rsid w:val="000210CD"/>
    <w:rsid w:val="000214C6"/>
    <w:rsid w:val="000218F1"/>
    <w:rsid w:val="0002350C"/>
    <w:rsid w:val="0002598C"/>
    <w:rsid w:val="0003013A"/>
    <w:rsid w:val="0003070E"/>
    <w:rsid w:val="00030767"/>
    <w:rsid w:val="00031B1F"/>
    <w:rsid w:val="000333DB"/>
    <w:rsid w:val="000343EE"/>
    <w:rsid w:val="0003571F"/>
    <w:rsid w:val="000358E6"/>
    <w:rsid w:val="00035C9F"/>
    <w:rsid w:val="00036AD9"/>
    <w:rsid w:val="00036C40"/>
    <w:rsid w:val="00037B0D"/>
    <w:rsid w:val="00043471"/>
    <w:rsid w:val="000434D0"/>
    <w:rsid w:val="00043AB1"/>
    <w:rsid w:val="00046AE0"/>
    <w:rsid w:val="00047BDA"/>
    <w:rsid w:val="0005106D"/>
    <w:rsid w:val="000532E6"/>
    <w:rsid w:val="000550A6"/>
    <w:rsid w:val="000550B2"/>
    <w:rsid w:val="0005640F"/>
    <w:rsid w:val="00057904"/>
    <w:rsid w:val="0006079E"/>
    <w:rsid w:val="00060B17"/>
    <w:rsid w:val="0006212B"/>
    <w:rsid w:val="000624A8"/>
    <w:rsid w:val="000646AA"/>
    <w:rsid w:val="00064C0B"/>
    <w:rsid w:val="00066003"/>
    <w:rsid w:val="000724DE"/>
    <w:rsid w:val="0007286D"/>
    <w:rsid w:val="00077488"/>
    <w:rsid w:val="0008050D"/>
    <w:rsid w:val="00082EEC"/>
    <w:rsid w:val="00083F03"/>
    <w:rsid w:val="00083FF7"/>
    <w:rsid w:val="0008428D"/>
    <w:rsid w:val="0008467F"/>
    <w:rsid w:val="00084F5A"/>
    <w:rsid w:val="00085652"/>
    <w:rsid w:val="0008566D"/>
    <w:rsid w:val="00090F33"/>
    <w:rsid w:val="0009161D"/>
    <w:rsid w:val="00091690"/>
    <w:rsid w:val="00092706"/>
    <w:rsid w:val="000928F9"/>
    <w:rsid w:val="00094BDE"/>
    <w:rsid w:val="000960BD"/>
    <w:rsid w:val="000A1306"/>
    <w:rsid w:val="000A293B"/>
    <w:rsid w:val="000A341A"/>
    <w:rsid w:val="000A4601"/>
    <w:rsid w:val="000A47BE"/>
    <w:rsid w:val="000A5BF6"/>
    <w:rsid w:val="000A69B6"/>
    <w:rsid w:val="000A7836"/>
    <w:rsid w:val="000A7DE7"/>
    <w:rsid w:val="000B1557"/>
    <w:rsid w:val="000B316B"/>
    <w:rsid w:val="000B4E6E"/>
    <w:rsid w:val="000B696C"/>
    <w:rsid w:val="000C0B5D"/>
    <w:rsid w:val="000C0BD1"/>
    <w:rsid w:val="000C0E57"/>
    <w:rsid w:val="000C1AAA"/>
    <w:rsid w:val="000C3707"/>
    <w:rsid w:val="000C41E0"/>
    <w:rsid w:val="000C4E7F"/>
    <w:rsid w:val="000C6194"/>
    <w:rsid w:val="000C6B43"/>
    <w:rsid w:val="000D16FB"/>
    <w:rsid w:val="000D18E8"/>
    <w:rsid w:val="000D3CB2"/>
    <w:rsid w:val="000D53DF"/>
    <w:rsid w:val="000D7042"/>
    <w:rsid w:val="000D717C"/>
    <w:rsid w:val="000D7880"/>
    <w:rsid w:val="000E052B"/>
    <w:rsid w:val="000E0BEE"/>
    <w:rsid w:val="000E13AA"/>
    <w:rsid w:val="000E3189"/>
    <w:rsid w:val="000E3732"/>
    <w:rsid w:val="000E6DA1"/>
    <w:rsid w:val="000E7D1B"/>
    <w:rsid w:val="000F0115"/>
    <w:rsid w:val="000F029A"/>
    <w:rsid w:val="000F050A"/>
    <w:rsid w:val="000F13BF"/>
    <w:rsid w:val="000F1634"/>
    <w:rsid w:val="000F1722"/>
    <w:rsid w:val="000F2A33"/>
    <w:rsid w:val="000F5C7A"/>
    <w:rsid w:val="000F626C"/>
    <w:rsid w:val="0010260D"/>
    <w:rsid w:val="0010260E"/>
    <w:rsid w:val="00103163"/>
    <w:rsid w:val="00106B4D"/>
    <w:rsid w:val="001072B9"/>
    <w:rsid w:val="001103EF"/>
    <w:rsid w:val="001107C0"/>
    <w:rsid w:val="0011138D"/>
    <w:rsid w:val="00112ADC"/>
    <w:rsid w:val="001132A0"/>
    <w:rsid w:val="00114017"/>
    <w:rsid w:val="00114909"/>
    <w:rsid w:val="001168E3"/>
    <w:rsid w:val="00121E54"/>
    <w:rsid w:val="00123EDC"/>
    <w:rsid w:val="00124333"/>
    <w:rsid w:val="00125359"/>
    <w:rsid w:val="00132577"/>
    <w:rsid w:val="00133BD1"/>
    <w:rsid w:val="001348F2"/>
    <w:rsid w:val="00136185"/>
    <w:rsid w:val="001361CF"/>
    <w:rsid w:val="00136477"/>
    <w:rsid w:val="00136E0D"/>
    <w:rsid w:val="001374B3"/>
    <w:rsid w:val="00142848"/>
    <w:rsid w:val="00142A8A"/>
    <w:rsid w:val="0014738C"/>
    <w:rsid w:val="00150004"/>
    <w:rsid w:val="00150DED"/>
    <w:rsid w:val="00154F6F"/>
    <w:rsid w:val="001551FB"/>
    <w:rsid w:val="00156DDC"/>
    <w:rsid w:val="00156ED9"/>
    <w:rsid w:val="00160002"/>
    <w:rsid w:val="0016025C"/>
    <w:rsid w:val="00160311"/>
    <w:rsid w:val="001603F0"/>
    <w:rsid w:val="00160772"/>
    <w:rsid w:val="00160F57"/>
    <w:rsid w:val="0016172D"/>
    <w:rsid w:val="00161C84"/>
    <w:rsid w:val="00161E29"/>
    <w:rsid w:val="00161F7E"/>
    <w:rsid w:val="001625E0"/>
    <w:rsid w:val="00164062"/>
    <w:rsid w:val="001655CC"/>
    <w:rsid w:val="001660B5"/>
    <w:rsid w:val="00166D93"/>
    <w:rsid w:val="0017068C"/>
    <w:rsid w:val="00170C06"/>
    <w:rsid w:val="001714EC"/>
    <w:rsid w:val="00172317"/>
    <w:rsid w:val="00172A2A"/>
    <w:rsid w:val="00172B4A"/>
    <w:rsid w:val="0017441D"/>
    <w:rsid w:val="00175EC5"/>
    <w:rsid w:val="00177506"/>
    <w:rsid w:val="00177D36"/>
    <w:rsid w:val="001807C5"/>
    <w:rsid w:val="001823F0"/>
    <w:rsid w:val="00182A04"/>
    <w:rsid w:val="001834F8"/>
    <w:rsid w:val="00183BDF"/>
    <w:rsid w:val="00183CD7"/>
    <w:rsid w:val="00183CE9"/>
    <w:rsid w:val="00186206"/>
    <w:rsid w:val="001874A4"/>
    <w:rsid w:val="00187EB5"/>
    <w:rsid w:val="00191FC2"/>
    <w:rsid w:val="001931CE"/>
    <w:rsid w:val="001932F7"/>
    <w:rsid w:val="001969B4"/>
    <w:rsid w:val="00197DF1"/>
    <w:rsid w:val="001A08CC"/>
    <w:rsid w:val="001A08FE"/>
    <w:rsid w:val="001A0FC5"/>
    <w:rsid w:val="001A1BD0"/>
    <w:rsid w:val="001A260B"/>
    <w:rsid w:val="001A35E5"/>
    <w:rsid w:val="001A434B"/>
    <w:rsid w:val="001A45B1"/>
    <w:rsid w:val="001A4603"/>
    <w:rsid w:val="001A560B"/>
    <w:rsid w:val="001A5638"/>
    <w:rsid w:val="001B0C6A"/>
    <w:rsid w:val="001B2B63"/>
    <w:rsid w:val="001B2CBC"/>
    <w:rsid w:val="001B3C06"/>
    <w:rsid w:val="001B3D79"/>
    <w:rsid w:val="001B4618"/>
    <w:rsid w:val="001B4BD2"/>
    <w:rsid w:val="001B5987"/>
    <w:rsid w:val="001B6055"/>
    <w:rsid w:val="001C05D0"/>
    <w:rsid w:val="001C084B"/>
    <w:rsid w:val="001C1CFA"/>
    <w:rsid w:val="001C23EE"/>
    <w:rsid w:val="001C2C5D"/>
    <w:rsid w:val="001C2D89"/>
    <w:rsid w:val="001C3963"/>
    <w:rsid w:val="001C54B7"/>
    <w:rsid w:val="001C61E9"/>
    <w:rsid w:val="001D0F85"/>
    <w:rsid w:val="001D13C1"/>
    <w:rsid w:val="001D2139"/>
    <w:rsid w:val="001D236C"/>
    <w:rsid w:val="001D2403"/>
    <w:rsid w:val="001D3811"/>
    <w:rsid w:val="001D39A2"/>
    <w:rsid w:val="001D3F32"/>
    <w:rsid w:val="001D5313"/>
    <w:rsid w:val="001D5834"/>
    <w:rsid w:val="001D6B9C"/>
    <w:rsid w:val="001D6DAD"/>
    <w:rsid w:val="001E0DC6"/>
    <w:rsid w:val="001E104E"/>
    <w:rsid w:val="001E1D15"/>
    <w:rsid w:val="001E22F4"/>
    <w:rsid w:val="001E3563"/>
    <w:rsid w:val="001E378F"/>
    <w:rsid w:val="001E49B9"/>
    <w:rsid w:val="001E4F9E"/>
    <w:rsid w:val="001E5515"/>
    <w:rsid w:val="001E7C00"/>
    <w:rsid w:val="001F011F"/>
    <w:rsid w:val="001F0254"/>
    <w:rsid w:val="001F271E"/>
    <w:rsid w:val="001F2A04"/>
    <w:rsid w:val="001F4448"/>
    <w:rsid w:val="001F46DF"/>
    <w:rsid w:val="001F4CD2"/>
    <w:rsid w:val="001F5112"/>
    <w:rsid w:val="001F6695"/>
    <w:rsid w:val="001F6739"/>
    <w:rsid w:val="001F6CFB"/>
    <w:rsid w:val="001F72AE"/>
    <w:rsid w:val="001F798D"/>
    <w:rsid w:val="002028EE"/>
    <w:rsid w:val="00202D11"/>
    <w:rsid w:val="002036F5"/>
    <w:rsid w:val="002056C2"/>
    <w:rsid w:val="00211D78"/>
    <w:rsid w:val="00212AF5"/>
    <w:rsid w:val="00214BD5"/>
    <w:rsid w:val="002159D4"/>
    <w:rsid w:val="002208BA"/>
    <w:rsid w:val="002223F5"/>
    <w:rsid w:val="00223DB0"/>
    <w:rsid w:val="00224EB5"/>
    <w:rsid w:val="002253CD"/>
    <w:rsid w:val="00227516"/>
    <w:rsid w:val="00230F77"/>
    <w:rsid w:val="00231B18"/>
    <w:rsid w:val="002336FF"/>
    <w:rsid w:val="00235762"/>
    <w:rsid w:val="002359AC"/>
    <w:rsid w:val="00235A19"/>
    <w:rsid w:val="00235B62"/>
    <w:rsid w:val="00236182"/>
    <w:rsid w:val="0023760B"/>
    <w:rsid w:val="0023763B"/>
    <w:rsid w:val="00241C4A"/>
    <w:rsid w:val="00241CBD"/>
    <w:rsid w:val="0024226A"/>
    <w:rsid w:val="002431CB"/>
    <w:rsid w:val="002449EB"/>
    <w:rsid w:val="00246158"/>
    <w:rsid w:val="002517BA"/>
    <w:rsid w:val="00251924"/>
    <w:rsid w:val="0025290F"/>
    <w:rsid w:val="00253FB1"/>
    <w:rsid w:val="00255287"/>
    <w:rsid w:val="00255E77"/>
    <w:rsid w:val="0025650D"/>
    <w:rsid w:val="00256889"/>
    <w:rsid w:val="00256A5B"/>
    <w:rsid w:val="00256BB0"/>
    <w:rsid w:val="00256C00"/>
    <w:rsid w:val="002575CD"/>
    <w:rsid w:val="002603B7"/>
    <w:rsid w:val="0026071F"/>
    <w:rsid w:val="002611B2"/>
    <w:rsid w:val="00261CA5"/>
    <w:rsid w:val="00261F9F"/>
    <w:rsid w:val="0026224B"/>
    <w:rsid w:val="002649C4"/>
    <w:rsid w:val="00264FA5"/>
    <w:rsid w:val="002657E2"/>
    <w:rsid w:val="00265E9F"/>
    <w:rsid w:val="002712C4"/>
    <w:rsid w:val="00272B9A"/>
    <w:rsid w:val="00273723"/>
    <w:rsid w:val="002739BD"/>
    <w:rsid w:val="0027407D"/>
    <w:rsid w:val="00274B31"/>
    <w:rsid w:val="002752E2"/>
    <w:rsid w:val="00275D03"/>
    <w:rsid w:val="00280C4F"/>
    <w:rsid w:val="00280D6C"/>
    <w:rsid w:val="002818A9"/>
    <w:rsid w:val="00281A14"/>
    <w:rsid w:val="00284BA5"/>
    <w:rsid w:val="00286E03"/>
    <w:rsid w:val="00287614"/>
    <w:rsid w:val="002876BC"/>
    <w:rsid w:val="00291A81"/>
    <w:rsid w:val="00292CAD"/>
    <w:rsid w:val="00294448"/>
    <w:rsid w:val="002956E1"/>
    <w:rsid w:val="002969B1"/>
    <w:rsid w:val="002A116D"/>
    <w:rsid w:val="002A1250"/>
    <w:rsid w:val="002A14B5"/>
    <w:rsid w:val="002A2195"/>
    <w:rsid w:val="002A2F50"/>
    <w:rsid w:val="002A40B2"/>
    <w:rsid w:val="002A4788"/>
    <w:rsid w:val="002A5E9F"/>
    <w:rsid w:val="002A6EB1"/>
    <w:rsid w:val="002A733E"/>
    <w:rsid w:val="002A75D4"/>
    <w:rsid w:val="002B0936"/>
    <w:rsid w:val="002B263B"/>
    <w:rsid w:val="002B2954"/>
    <w:rsid w:val="002B3467"/>
    <w:rsid w:val="002B7642"/>
    <w:rsid w:val="002B77D1"/>
    <w:rsid w:val="002C1A21"/>
    <w:rsid w:val="002C1DC1"/>
    <w:rsid w:val="002C482C"/>
    <w:rsid w:val="002C639A"/>
    <w:rsid w:val="002C6771"/>
    <w:rsid w:val="002C764A"/>
    <w:rsid w:val="002D05FF"/>
    <w:rsid w:val="002D0E82"/>
    <w:rsid w:val="002D0E88"/>
    <w:rsid w:val="002D38CD"/>
    <w:rsid w:val="002D3D3B"/>
    <w:rsid w:val="002D436D"/>
    <w:rsid w:val="002D6644"/>
    <w:rsid w:val="002D6849"/>
    <w:rsid w:val="002E0738"/>
    <w:rsid w:val="002E188D"/>
    <w:rsid w:val="002E325E"/>
    <w:rsid w:val="002E4BE4"/>
    <w:rsid w:val="002E6007"/>
    <w:rsid w:val="002E61CB"/>
    <w:rsid w:val="002E6BA8"/>
    <w:rsid w:val="002E7110"/>
    <w:rsid w:val="002E73E5"/>
    <w:rsid w:val="002E7C0A"/>
    <w:rsid w:val="002F08B1"/>
    <w:rsid w:val="002F0F32"/>
    <w:rsid w:val="002F1DA9"/>
    <w:rsid w:val="002F2969"/>
    <w:rsid w:val="002F2C17"/>
    <w:rsid w:val="002F43EB"/>
    <w:rsid w:val="002F4BD3"/>
    <w:rsid w:val="002F4D49"/>
    <w:rsid w:val="002F66A1"/>
    <w:rsid w:val="002F6A58"/>
    <w:rsid w:val="003004C3"/>
    <w:rsid w:val="0030060F"/>
    <w:rsid w:val="00302959"/>
    <w:rsid w:val="00305CA5"/>
    <w:rsid w:val="00310BE3"/>
    <w:rsid w:val="00311573"/>
    <w:rsid w:val="0031295D"/>
    <w:rsid w:val="00321641"/>
    <w:rsid w:val="00321AE0"/>
    <w:rsid w:val="00321D5B"/>
    <w:rsid w:val="00322ED7"/>
    <w:rsid w:val="00322F52"/>
    <w:rsid w:val="00323A0E"/>
    <w:rsid w:val="00323ADE"/>
    <w:rsid w:val="003244E9"/>
    <w:rsid w:val="00325F3B"/>
    <w:rsid w:val="00326C4D"/>
    <w:rsid w:val="00330779"/>
    <w:rsid w:val="00332AE7"/>
    <w:rsid w:val="00333621"/>
    <w:rsid w:val="00333A37"/>
    <w:rsid w:val="00335221"/>
    <w:rsid w:val="003362CA"/>
    <w:rsid w:val="003374FF"/>
    <w:rsid w:val="00341192"/>
    <w:rsid w:val="003428FC"/>
    <w:rsid w:val="00343B5D"/>
    <w:rsid w:val="00344C60"/>
    <w:rsid w:val="00345EC2"/>
    <w:rsid w:val="003469FF"/>
    <w:rsid w:val="0035081F"/>
    <w:rsid w:val="00350C78"/>
    <w:rsid w:val="0035168E"/>
    <w:rsid w:val="003517AF"/>
    <w:rsid w:val="00351E72"/>
    <w:rsid w:val="003533A9"/>
    <w:rsid w:val="00354142"/>
    <w:rsid w:val="00355A4E"/>
    <w:rsid w:val="00355BE4"/>
    <w:rsid w:val="00355E4A"/>
    <w:rsid w:val="00360C43"/>
    <w:rsid w:val="00362833"/>
    <w:rsid w:val="00364374"/>
    <w:rsid w:val="003658B2"/>
    <w:rsid w:val="003664B8"/>
    <w:rsid w:val="00370B7D"/>
    <w:rsid w:val="0037337D"/>
    <w:rsid w:val="003733D9"/>
    <w:rsid w:val="003735F8"/>
    <w:rsid w:val="00374EEF"/>
    <w:rsid w:val="00375B44"/>
    <w:rsid w:val="0037602E"/>
    <w:rsid w:val="003768AC"/>
    <w:rsid w:val="00376936"/>
    <w:rsid w:val="00384D2E"/>
    <w:rsid w:val="003858FD"/>
    <w:rsid w:val="003860CA"/>
    <w:rsid w:val="00387FA7"/>
    <w:rsid w:val="003900D8"/>
    <w:rsid w:val="00390550"/>
    <w:rsid w:val="00390A70"/>
    <w:rsid w:val="00391914"/>
    <w:rsid w:val="00394B27"/>
    <w:rsid w:val="00396C56"/>
    <w:rsid w:val="003A1C42"/>
    <w:rsid w:val="003A1E5E"/>
    <w:rsid w:val="003A51F7"/>
    <w:rsid w:val="003A6693"/>
    <w:rsid w:val="003A7DC8"/>
    <w:rsid w:val="003B0FB8"/>
    <w:rsid w:val="003B2163"/>
    <w:rsid w:val="003B2CC5"/>
    <w:rsid w:val="003B378A"/>
    <w:rsid w:val="003B3A6B"/>
    <w:rsid w:val="003B4C0A"/>
    <w:rsid w:val="003B686E"/>
    <w:rsid w:val="003B6D79"/>
    <w:rsid w:val="003B71E8"/>
    <w:rsid w:val="003B7C5E"/>
    <w:rsid w:val="003C0CDF"/>
    <w:rsid w:val="003C118E"/>
    <w:rsid w:val="003C219E"/>
    <w:rsid w:val="003C266C"/>
    <w:rsid w:val="003C3088"/>
    <w:rsid w:val="003C4055"/>
    <w:rsid w:val="003C4A63"/>
    <w:rsid w:val="003C4F1E"/>
    <w:rsid w:val="003C5E68"/>
    <w:rsid w:val="003C7865"/>
    <w:rsid w:val="003C79F4"/>
    <w:rsid w:val="003D42FE"/>
    <w:rsid w:val="003D466E"/>
    <w:rsid w:val="003D520B"/>
    <w:rsid w:val="003E2084"/>
    <w:rsid w:val="003E22B9"/>
    <w:rsid w:val="003E3E24"/>
    <w:rsid w:val="003E5178"/>
    <w:rsid w:val="003E720C"/>
    <w:rsid w:val="003E7C60"/>
    <w:rsid w:val="003F0379"/>
    <w:rsid w:val="003F08B0"/>
    <w:rsid w:val="003F11BE"/>
    <w:rsid w:val="003F1835"/>
    <w:rsid w:val="003F1CFB"/>
    <w:rsid w:val="003F1EDD"/>
    <w:rsid w:val="003F2EBB"/>
    <w:rsid w:val="003F3113"/>
    <w:rsid w:val="003F50D1"/>
    <w:rsid w:val="003F7DD1"/>
    <w:rsid w:val="00400970"/>
    <w:rsid w:val="00401E49"/>
    <w:rsid w:val="0040452A"/>
    <w:rsid w:val="00405BF4"/>
    <w:rsid w:val="00405D3B"/>
    <w:rsid w:val="004073EF"/>
    <w:rsid w:val="00410879"/>
    <w:rsid w:val="004112A0"/>
    <w:rsid w:val="00411C57"/>
    <w:rsid w:val="00412BD9"/>
    <w:rsid w:val="0041446D"/>
    <w:rsid w:val="00414716"/>
    <w:rsid w:val="00416A66"/>
    <w:rsid w:val="004176E5"/>
    <w:rsid w:val="004215B1"/>
    <w:rsid w:val="00424037"/>
    <w:rsid w:val="004263C6"/>
    <w:rsid w:val="0042645D"/>
    <w:rsid w:val="004271CB"/>
    <w:rsid w:val="004279E1"/>
    <w:rsid w:val="00427F1D"/>
    <w:rsid w:val="00430F67"/>
    <w:rsid w:val="0043156B"/>
    <w:rsid w:val="00432F16"/>
    <w:rsid w:val="00434ABD"/>
    <w:rsid w:val="00436A4D"/>
    <w:rsid w:val="004377BB"/>
    <w:rsid w:val="004404E0"/>
    <w:rsid w:val="00441537"/>
    <w:rsid w:val="0044324B"/>
    <w:rsid w:val="004456CA"/>
    <w:rsid w:val="00445BAB"/>
    <w:rsid w:val="00445CDE"/>
    <w:rsid w:val="00446F83"/>
    <w:rsid w:val="004476DD"/>
    <w:rsid w:val="00447EC6"/>
    <w:rsid w:val="00453A30"/>
    <w:rsid w:val="00454467"/>
    <w:rsid w:val="00454D4D"/>
    <w:rsid w:val="004560AE"/>
    <w:rsid w:val="0045695D"/>
    <w:rsid w:val="00457A5E"/>
    <w:rsid w:val="00460C97"/>
    <w:rsid w:val="00460F2B"/>
    <w:rsid w:val="00462342"/>
    <w:rsid w:val="004627CE"/>
    <w:rsid w:val="00462804"/>
    <w:rsid w:val="004648BB"/>
    <w:rsid w:val="00465C33"/>
    <w:rsid w:val="0046610A"/>
    <w:rsid w:val="0046674E"/>
    <w:rsid w:val="0047043A"/>
    <w:rsid w:val="004704DB"/>
    <w:rsid w:val="00470527"/>
    <w:rsid w:val="00471478"/>
    <w:rsid w:val="00471D50"/>
    <w:rsid w:val="00473462"/>
    <w:rsid w:val="00474D64"/>
    <w:rsid w:val="00475540"/>
    <w:rsid w:val="00476E74"/>
    <w:rsid w:val="00477159"/>
    <w:rsid w:val="00477629"/>
    <w:rsid w:val="004800C4"/>
    <w:rsid w:val="00480A2A"/>
    <w:rsid w:val="00481019"/>
    <w:rsid w:val="00481D72"/>
    <w:rsid w:val="004823A5"/>
    <w:rsid w:val="00483BEC"/>
    <w:rsid w:val="00483F3D"/>
    <w:rsid w:val="0048517D"/>
    <w:rsid w:val="00486CDB"/>
    <w:rsid w:val="00487B40"/>
    <w:rsid w:val="00487F47"/>
    <w:rsid w:val="0049270E"/>
    <w:rsid w:val="00492A41"/>
    <w:rsid w:val="004941F4"/>
    <w:rsid w:val="004945DA"/>
    <w:rsid w:val="00494A22"/>
    <w:rsid w:val="00494A87"/>
    <w:rsid w:val="00494C8D"/>
    <w:rsid w:val="00494EBB"/>
    <w:rsid w:val="00495B57"/>
    <w:rsid w:val="00496CDC"/>
    <w:rsid w:val="004970AA"/>
    <w:rsid w:val="004A1309"/>
    <w:rsid w:val="004A3F2B"/>
    <w:rsid w:val="004A4B56"/>
    <w:rsid w:val="004A515C"/>
    <w:rsid w:val="004A5786"/>
    <w:rsid w:val="004A681F"/>
    <w:rsid w:val="004A7B26"/>
    <w:rsid w:val="004A7BF4"/>
    <w:rsid w:val="004B1E7A"/>
    <w:rsid w:val="004B2294"/>
    <w:rsid w:val="004B25D9"/>
    <w:rsid w:val="004C0107"/>
    <w:rsid w:val="004C10D4"/>
    <w:rsid w:val="004C1E2D"/>
    <w:rsid w:val="004C4C85"/>
    <w:rsid w:val="004C4D24"/>
    <w:rsid w:val="004C5A90"/>
    <w:rsid w:val="004C6C2A"/>
    <w:rsid w:val="004C6EDA"/>
    <w:rsid w:val="004C6F48"/>
    <w:rsid w:val="004C7B03"/>
    <w:rsid w:val="004D0741"/>
    <w:rsid w:val="004D0F9E"/>
    <w:rsid w:val="004D14CF"/>
    <w:rsid w:val="004D3076"/>
    <w:rsid w:val="004D33C5"/>
    <w:rsid w:val="004D496E"/>
    <w:rsid w:val="004D4A9F"/>
    <w:rsid w:val="004D521D"/>
    <w:rsid w:val="004D72A9"/>
    <w:rsid w:val="004E169E"/>
    <w:rsid w:val="004E1976"/>
    <w:rsid w:val="004E1ACB"/>
    <w:rsid w:val="004E26A5"/>
    <w:rsid w:val="004E39EB"/>
    <w:rsid w:val="004E409D"/>
    <w:rsid w:val="004E4722"/>
    <w:rsid w:val="004E5012"/>
    <w:rsid w:val="004E6E75"/>
    <w:rsid w:val="004E7ABE"/>
    <w:rsid w:val="004F12F5"/>
    <w:rsid w:val="004F2F76"/>
    <w:rsid w:val="004F500A"/>
    <w:rsid w:val="004F56CC"/>
    <w:rsid w:val="004F64E4"/>
    <w:rsid w:val="00500933"/>
    <w:rsid w:val="0050164A"/>
    <w:rsid w:val="00502A58"/>
    <w:rsid w:val="00504C84"/>
    <w:rsid w:val="00506A72"/>
    <w:rsid w:val="00506C7B"/>
    <w:rsid w:val="00506DA2"/>
    <w:rsid w:val="00507951"/>
    <w:rsid w:val="00511774"/>
    <w:rsid w:val="00511888"/>
    <w:rsid w:val="0051260E"/>
    <w:rsid w:val="0051311C"/>
    <w:rsid w:val="0051559F"/>
    <w:rsid w:val="0051652E"/>
    <w:rsid w:val="005175EC"/>
    <w:rsid w:val="005208D7"/>
    <w:rsid w:val="0052131E"/>
    <w:rsid w:val="005216CF"/>
    <w:rsid w:val="00521700"/>
    <w:rsid w:val="0052199E"/>
    <w:rsid w:val="00521A83"/>
    <w:rsid w:val="00521B73"/>
    <w:rsid w:val="00521BC5"/>
    <w:rsid w:val="0052201F"/>
    <w:rsid w:val="0052243D"/>
    <w:rsid w:val="00523290"/>
    <w:rsid w:val="00523481"/>
    <w:rsid w:val="00523F7F"/>
    <w:rsid w:val="005259ED"/>
    <w:rsid w:val="00527130"/>
    <w:rsid w:val="0052736F"/>
    <w:rsid w:val="00530329"/>
    <w:rsid w:val="0053112F"/>
    <w:rsid w:val="00531813"/>
    <w:rsid w:val="00534197"/>
    <w:rsid w:val="00541D22"/>
    <w:rsid w:val="005433C6"/>
    <w:rsid w:val="005451C5"/>
    <w:rsid w:val="00546F39"/>
    <w:rsid w:val="005474F7"/>
    <w:rsid w:val="00550A27"/>
    <w:rsid w:val="00550AC2"/>
    <w:rsid w:val="00550AF8"/>
    <w:rsid w:val="00550E33"/>
    <w:rsid w:val="00552E54"/>
    <w:rsid w:val="0055318D"/>
    <w:rsid w:val="00555886"/>
    <w:rsid w:val="00555962"/>
    <w:rsid w:val="005563C8"/>
    <w:rsid w:val="00556F6E"/>
    <w:rsid w:val="00557FF6"/>
    <w:rsid w:val="00560CAE"/>
    <w:rsid w:val="00561F86"/>
    <w:rsid w:val="0056721F"/>
    <w:rsid w:val="00571836"/>
    <w:rsid w:val="00571D0B"/>
    <w:rsid w:val="00574502"/>
    <w:rsid w:val="00575643"/>
    <w:rsid w:val="00580097"/>
    <w:rsid w:val="00580D75"/>
    <w:rsid w:val="005829ED"/>
    <w:rsid w:val="005845F4"/>
    <w:rsid w:val="00584F5D"/>
    <w:rsid w:val="0058507B"/>
    <w:rsid w:val="0058606A"/>
    <w:rsid w:val="00592088"/>
    <w:rsid w:val="005945DD"/>
    <w:rsid w:val="00596A92"/>
    <w:rsid w:val="00597442"/>
    <w:rsid w:val="00597EE8"/>
    <w:rsid w:val="005A195A"/>
    <w:rsid w:val="005A1B7D"/>
    <w:rsid w:val="005A22F4"/>
    <w:rsid w:val="005A2D41"/>
    <w:rsid w:val="005A4CFD"/>
    <w:rsid w:val="005A6AC7"/>
    <w:rsid w:val="005A7D73"/>
    <w:rsid w:val="005A7DB0"/>
    <w:rsid w:val="005B0C14"/>
    <w:rsid w:val="005B243D"/>
    <w:rsid w:val="005B34ED"/>
    <w:rsid w:val="005B3875"/>
    <w:rsid w:val="005B4949"/>
    <w:rsid w:val="005B4DF5"/>
    <w:rsid w:val="005B5E60"/>
    <w:rsid w:val="005B64C4"/>
    <w:rsid w:val="005B689D"/>
    <w:rsid w:val="005B6F9D"/>
    <w:rsid w:val="005B770C"/>
    <w:rsid w:val="005C031B"/>
    <w:rsid w:val="005C0887"/>
    <w:rsid w:val="005C088E"/>
    <w:rsid w:val="005C2AE4"/>
    <w:rsid w:val="005C2F13"/>
    <w:rsid w:val="005C3A51"/>
    <w:rsid w:val="005C3ECB"/>
    <w:rsid w:val="005C4335"/>
    <w:rsid w:val="005C4FF0"/>
    <w:rsid w:val="005C5501"/>
    <w:rsid w:val="005C557C"/>
    <w:rsid w:val="005C7FD5"/>
    <w:rsid w:val="005D0C9A"/>
    <w:rsid w:val="005D2195"/>
    <w:rsid w:val="005D21AA"/>
    <w:rsid w:val="005D235D"/>
    <w:rsid w:val="005D2ADA"/>
    <w:rsid w:val="005D3266"/>
    <w:rsid w:val="005D3468"/>
    <w:rsid w:val="005D42F0"/>
    <w:rsid w:val="005D50BC"/>
    <w:rsid w:val="005D59F8"/>
    <w:rsid w:val="005D61D4"/>
    <w:rsid w:val="005D6572"/>
    <w:rsid w:val="005E15A9"/>
    <w:rsid w:val="005E1662"/>
    <w:rsid w:val="005E36CC"/>
    <w:rsid w:val="005E454D"/>
    <w:rsid w:val="005E51E0"/>
    <w:rsid w:val="005E601C"/>
    <w:rsid w:val="005E6522"/>
    <w:rsid w:val="005E6741"/>
    <w:rsid w:val="005E7F74"/>
    <w:rsid w:val="005F1551"/>
    <w:rsid w:val="005F4391"/>
    <w:rsid w:val="005F495C"/>
    <w:rsid w:val="005F5154"/>
    <w:rsid w:val="005F5B59"/>
    <w:rsid w:val="005F6647"/>
    <w:rsid w:val="005F69D2"/>
    <w:rsid w:val="005F7C85"/>
    <w:rsid w:val="00600613"/>
    <w:rsid w:val="0060182E"/>
    <w:rsid w:val="0060378F"/>
    <w:rsid w:val="00604216"/>
    <w:rsid w:val="006044C4"/>
    <w:rsid w:val="00604D39"/>
    <w:rsid w:val="00604E93"/>
    <w:rsid w:val="00607435"/>
    <w:rsid w:val="0061084D"/>
    <w:rsid w:val="00611FEA"/>
    <w:rsid w:val="0061303F"/>
    <w:rsid w:val="00613C4A"/>
    <w:rsid w:val="00614A2E"/>
    <w:rsid w:val="00615992"/>
    <w:rsid w:val="00616EBE"/>
    <w:rsid w:val="00623F33"/>
    <w:rsid w:val="00624A68"/>
    <w:rsid w:val="006267FB"/>
    <w:rsid w:val="00626F15"/>
    <w:rsid w:val="00630A9A"/>
    <w:rsid w:val="00632175"/>
    <w:rsid w:val="00633097"/>
    <w:rsid w:val="006348E3"/>
    <w:rsid w:val="00634D1A"/>
    <w:rsid w:val="00634F76"/>
    <w:rsid w:val="00635CF4"/>
    <w:rsid w:val="006472D9"/>
    <w:rsid w:val="0064782C"/>
    <w:rsid w:val="00647930"/>
    <w:rsid w:val="00647AAE"/>
    <w:rsid w:val="00651BD2"/>
    <w:rsid w:val="00652B3A"/>
    <w:rsid w:val="00654392"/>
    <w:rsid w:val="00655A25"/>
    <w:rsid w:val="006565C7"/>
    <w:rsid w:val="00657BC3"/>
    <w:rsid w:val="00660504"/>
    <w:rsid w:val="00660515"/>
    <w:rsid w:val="00664F23"/>
    <w:rsid w:val="006671D5"/>
    <w:rsid w:val="00667EBD"/>
    <w:rsid w:val="00671080"/>
    <w:rsid w:val="00672030"/>
    <w:rsid w:val="006737EF"/>
    <w:rsid w:val="00674026"/>
    <w:rsid w:val="006745E2"/>
    <w:rsid w:val="00674A14"/>
    <w:rsid w:val="00674A88"/>
    <w:rsid w:val="00674C2B"/>
    <w:rsid w:val="00676E47"/>
    <w:rsid w:val="006802FB"/>
    <w:rsid w:val="006803C8"/>
    <w:rsid w:val="00680E64"/>
    <w:rsid w:val="00681303"/>
    <w:rsid w:val="006827AB"/>
    <w:rsid w:val="00682E5A"/>
    <w:rsid w:val="006831CF"/>
    <w:rsid w:val="0068376F"/>
    <w:rsid w:val="006845B5"/>
    <w:rsid w:val="00685EF0"/>
    <w:rsid w:val="006908F8"/>
    <w:rsid w:val="0069095E"/>
    <w:rsid w:val="00692649"/>
    <w:rsid w:val="00692E35"/>
    <w:rsid w:val="006A00D9"/>
    <w:rsid w:val="006A5652"/>
    <w:rsid w:val="006A56A9"/>
    <w:rsid w:val="006B0DC1"/>
    <w:rsid w:val="006B1819"/>
    <w:rsid w:val="006B3597"/>
    <w:rsid w:val="006B3B50"/>
    <w:rsid w:val="006B4267"/>
    <w:rsid w:val="006B4C44"/>
    <w:rsid w:val="006B5761"/>
    <w:rsid w:val="006B648A"/>
    <w:rsid w:val="006C0E78"/>
    <w:rsid w:val="006C11DB"/>
    <w:rsid w:val="006C1DE3"/>
    <w:rsid w:val="006C255F"/>
    <w:rsid w:val="006C31D9"/>
    <w:rsid w:val="006C3210"/>
    <w:rsid w:val="006C3BB8"/>
    <w:rsid w:val="006C585C"/>
    <w:rsid w:val="006C6642"/>
    <w:rsid w:val="006C7198"/>
    <w:rsid w:val="006C7C9D"/>
    <w:rsid w:val="006C7FEC"/>
    <w:rsid w:val="006D079F"/>
    <w:rsid w:val="006D0D17"/>
    <w:rsid w:val="006D144C"/>
    <w:rsid w:val="006D1549"/>
    <w:rsid w:val="006D154F"/>
    <w:rsid w:val="006D2158"/>
    <w:rsid w:val="006D3EDA"/>
    <w:rsid w:val="006D7B42"/>
    <w:rsid w:val="006E05F0"/>
    <w:rsid w:val="006E0FC6"/>
    <w:rsid w:val="006E10C3"/>
    <w:rsid w:val="006E2913"/>
    <w:rsid w:val="006E3DC1"/>
    <w:rsid w:val="006E402F"/>
    <w:rsid w:val="006E5742"/>
    <w:rsid w:val="006E57E6"/>
    <w:rsid w:val="006E7032"/>
    <w:rsid w:val="006E7947"/>
    <w:rsid w:val="006E7A0C"/>
    <w:rsid w:val="006E7C00"/>
    <w:rsid w:val="006F01B4"/>
    <w:rsid w:val="006F1A32"/>
    <w:rsid w:val="006F2623"/>
    <w:rsid w:val="006F2C52"/>
    <w:rsid w:val="006F3C3C"/>
    <w:rsid w:val="006F6EE6"/>
    <w:rsid w:val="006F755A"/>
    <w:rsid w:val="006F7DB3"/>
    <w:rsid w:val="00700587"/>
    <w:rsid w:val="00701D60"/>
    <w:rsid w:val="00702106"/>
    <w:rsid w:val="0070414F"/>
    <w:rsid w:val="00705681"/>
    <w:rsid w:val="007067AA"/>
    <w:rsid w:val="007068B2"/>
    <w:rsid w:val="00707996"/>
    <w:rsid w:val="00707DC7"/>
    <w:rsid w:val="00707E09"/>
    <w:rsid w:val="007110EB"/>
    <w:rsid w:val="00711EC4"/>
    <w:rsid w:val="00711F8A"/>
    <w:rsid w:val="00712A3D"/>
    <w:rsid w:val="0071313D"/>
    <w:rsid w:val="00714F9B"/>
    <w:rsid w:val="007161F3"/>
    <w:rsid w:val="00716315"/>
    <w:rsid w:val="00716BA0"/>
    <w:rsid w:val="007200BA"/>
    <w:rsid w:val="007200F0"/>
    <w:rsid w:val="00720424"/>
    <w:rsid w:val="007219DD"/>
    <w:rsid w:val="00722534"/>
    <w:rsid w:val="00723F53"/>
    <w:rsid w:val="0072434F"/>
    <w:rsid w:val="007244CA"/>
    <w:rsid w:val="00731DB9"/>
    <w:rsid w:val="00734DFA"/>
    <w:rsid w:val="00737697"/>
    <w:rsid w:val="007407EF"/>
    <w:rsid w:val="00740F5E"/>
    <w:rsid w:val="007418E3"/>
    <w:rsid w:val="00741D85"/>
    <w:rsid w:val="0074254A"/>
    <w:rsid w:val="00743C6D"/>
    <w:rsid w:val="00743FDB"/>
    <w:rsid w:val="007457D5"/>
    <w:rsid w:val="007474E1"/>
    <w:rsid w:val="00750E0F"/>
    <w:rsid w:val="00751164"/>
    <w:rsid w:val="007544B0"/>
    <w:rsid w:val="00756719"/>
    <w:rsid w:val="007574A0"/>
    <w:rsid w:val="007574D0"/>
    <w:rsid w:val="0075786B"/>
    <w:rsid w:val="00757F0F"/>
    <w:rsid w:val="0076087F"/>
    <w:rsid w:val="007609B4"/>
    <w:rsid w:val="00760BCB"/>
    <w:rsid w:val="00761249"/>
    <w:rsid w:val="00764484"/>
    <w:rsid w:val="00764948"/>
    <w:rsid w:val="00765494"/>
    <w:rsid w:val="00765E55"/>
    <w:rsid w:val="00770149"/>
    <w:rsid w:val="00770F0B"/>
    <w:rsid w:val="00770FD7"/>
    <w:rsid w:val="00773370"/>
    <w:rsid w:val="0077591B"/>
    <w:rsid w:val="00775B38"/>
    <w:rsid w:val="00776109"/>
    <w:rsid w:val="007772C7"/>
    <w:rsid w:val="007776DF"/>
    <w:rsid w:val="00780019"/>
    <w:rsid w:val="0078035D"/>
    <w:rsid w:val="00780AC4"/>
    <w:rsid w:val="00780BD3"/>
    <w:rsid w:val="00781160"/>
    <w:rsid w:val="00781D5C"/>
    <w:rsid w:val="0078204C"/>
    <w:rsid w:val="00782F53"/>
    <w:rsid w:val="007840B9"/>
    <w:rsid w:val="00787EB8"/>
    <w:rsid w:val="00790967"/>
    <w:rsid w:val="007909B2"/>
    <w:rsid w:val="00790A42"/>
    <w:rsid w:val="00790ABE"/>
    <w:rsid w:val="0079165C"/>
    <w:rsid w:val="00791EAC"/>
    <w:rsid w:val="00792016"/>
    <w:rsid w:val="00792218"/>
    <w:rsid w:val="00797739"/>
    <w:rsid w:val="007A0057"/>
    <w:rsid w:val="007A0BA5"/>
    <w:rsid w:val="007A2002"/>
    <w:rsid w:val="007A2ACE"/>
    <w:rsid w:val="007A353F"/>
    <w:rsid w:val="007A3D9F"/>
    <w:rsid w:val="007A4F15"/>
    <w:rsid w:val="007A5B62"/>
    <w:rsid w:val="007A5BBB"/>
    <w:rsid w:val="007A6811"/>
    <w:rsid w:val="007A68AA"/>
    <w:rsid w:val="007A6F39"/>
    <w:rsid w:val="007B1F42"/>
    <w:rsid w:val="007B223D"/>
    <w:rsid w:val="007B34D5"/>
    <w:rsid w:val="007B4C2A"/>
    <w:rsid w:val="007B4C54"/>
    <w:rsid w:val="007B5434"/>
    <w:rsid w:val="007B5817"/>
    <w:rsid w:val="007C010F"/>
    <w:rsid w:val="007C05D8"/>
    <w:rsid w:val="007C1289"/>
    <w:rsid w:val="007C1786"/>
    <w:rsid w:val="007C19FF"/>
    <w:rsid w:val="007C1CA8"/>
    <w:rsid w:val="007C6658"/>
    <w:rsid w:val="007C7B81"/>
    <w:rsid w:val="007D085F"/>
    <w:rsid w:val="007D1183"/>
    <w:rsid w:val="007D22D5"/>
    <w:rsid w:val="007D2377"/>
    <w:rsid w:val="007D299A"/>
    <w:rsid w:val="007D4EDE"/>
    <w:rsid w:val="007D66A8"/>
    <w:rsid w:val="007D7D2E"/>
    <w:rsid w:val="007E1172"/>
    <w:rsid w:val="007E1CB8"/>
    <w:rsid w:val="007E55E2"/>
    <w:rsid w:val="007E5BF6"/>
    <w:rsid w:val="007E633A"/>
    <w:rsid w:val="007E63C8"/>
    <w:rsid w:val="007E6714"/>
    <w:rsid w:val="007F01DB"/>
    <w:rsid w:val="007F0FF8"/>
    <w:rsid w:val="007F1DDC"/>
    <w:rsid w:val="007F2154"/>
    <w:rsid w:val="007F2E63"/>
    <w:rsid w:val="007F2FC3"/>
    <w:rsid w:val="007F301F"/>
    <w:rsid w:val="007F33A9"/>
    <w:rsid w:val="007F6660"/>
    <w:rsid w:val="0080250A"/>
    <w:rsid w:val="00803248"/>
    <w:rsid w:val="008036EC"/>
    <w:rsid w:val="00804C9B"/>
    <w:rsid w:val="008055D0"/>
    <w:rsid w:val="00805A3B"/>
    <w:rsid w:val="00806FEA"/>
    <w:rsid w:val="008079BA"/>
    <w:rsid w:val="00810773"/>
    <w:rsid w:val="00810D9B"/>
    <w:rsid w:val="00811448"/>
    <w:rsid w:val="008118D7"/>
    <w:rsid w:val="008123F6"/>
    <w:rsid w:val="00812FE8"/>
    <w:rsid w:val="00813906"/>
    <w:rsid w:val="00813A15"/>
    <w:rsid w:val="00813B8F"/>
    <w:rsid w:val="00815021"/>
    <w:rsid w:val="00815E93"/>
    <w:rsid w:val="00816089"/>
    <w:rsid w:val="0081610D"/>
    <w:rsid w:val="00816F92"/>
    <w:rsid w:val="00820535"/>
    <w:rsid w:val="00820B95"/>
    <w:rsid w:val="00821734"/>
    <w:rsid w:val="00821E7C"/>
    <w:rsid w:val="00822B1D"/>
    <w:rsid w:val="00825B78"/>
    <w:rsid w:val="00825C87"/>
    <w:rsid w:val="00826329"/>
    <w:rsid w:val="00826397"/>
    <w:rsid w:val="00830789"/>
    <w:rsid w:val="00831D02"/>
    <w:rsid w:val="00831F6C"/>
    <w:rsid w:val="00832BCF"/>
    <w:rsid w:val="00832FD1"/>
    <w:rsid w:val="00833DBB"/>
    <w:rsid w:val="00834BA8"/>
    <w:rsid w:val="00834E69"/>
    <w:rsid w:val="008354D5"/>
    <w:rsid w:val="008358C6"/>
    <w:rsid w:val="008358EE"/>
    <w:rsid w:val="008367CA"/>
    <w:rsid w:val="00836B4C"/>
    <w:rsid w:val="008371E3"/>
    <w:rsid w:val="008401D0"/>
    <w:rsid w:val="008413CD"/>
    <w:rsid w:val="008422A6"/>
    <w:rsid w:val="00842714"/>
    <w:rsid w:val="00844259"/>
    <w:rsid w:val="008451B3"/>
    <w:rsid w:val="008455EA"/>
    <w:rsid w:val="00846B8E"/>
    <w:rsid w:val="00847356"/>
    <w:rsid w:val="0084752E"/>
    <w:rsid w:val="0084788D"/>
    <w:rsid w:val="0085108A"/>
    <w:rsid w:val="008510B1"/>
    <w:rsid w:val="00851646"/>
    <w:rsid w:val="00851E3B"/>
    <w:rsid w:val="00853142"/>
    <w:rsid w:val="00853828"/>
    <w:rsid w:val="00853CDF"/>
    <w:rsid w:val="00854D2D"/>
    <w:rsid w:val="00854E7B"/>
    <w:rsid w:val="008556FE"/>
    <w:rsid w:val="00856147"/>
    <w:rsid w:val="0085661B"/>
    <w:rsid w:val="00861FF1"/>
    <w:rsid w:val="008620B7"/>
    <w:rsid w:val="00864596"/>
    <w:rsid w:val="00864A4B"/>
    <w:rsid w:val="00864C6A"/>
    <w:rsid w:val="0086541F"/>
    <w:rsid w:val="00867433"/>
    <w:rsid w:val="00870B5D"/>
    <w:rsid w:val="00872762"/>
    <w:rsid w:val="00872E73"/>
    <w:rsid w:val="00873E4E"/>
    <w:rsid w:val="00877B6D"/>
    <w:rsid w:val="008806E2"/>
    <w:rsid w:val="008816DE"/>
    <w:rsid w:val="0088187B"/>
    <w:rsid w:val="008818B5"/>
    <w:rsid w:val="00881A63"/>
    <w:rsid w:val="00881FC4"/>
    <w:rsid w:val="008821E0"/>
    <w:rsid w:val="008839C1"/>
    <w:rsid w:val="00884698"/>
    <w:rsid w:val="0088474E"/>
    <w:rsid w:val="0088501D"/>
    <w:rsid w:val="00885B06"/>
    <w:rsid w:val="00885FF3"/>
    <w:rsid w:val="00886239"/>
    <w:rsid w:val="00887092"/>
    <w:rsid w:val="00892507"/>
    <w:rsid w:val="00892683"/>
    <w:rsid w:val="00892CA5"/>
    <w:rsid w:val="00896532"/>
    <w:rsid w:val="008A2B9D"/>
    <w:rsid w:val="008A3272"/>
    <w:rsid w:val="008A35C0"/>
    <w:rsid w:val="008A3600"/>
    <w:rsid w:val="008A373A"/>
    <w:rsid w:val="008A486E"/>
    <w:rsid w:val="008A62A4"/>
    <w:rsid w:val="008A6458"/>
    <w:rsid w:val="008A67CD"/>
    <w:rsid w:val="008A6D84"/>
    <w:rsid w:val="008A7828"/>
    <w:rsid w:val="008B0FAE"/>
    <w:rsid w:val="008B0FF7"/>
    <w:rsid w:val="008B17E5"/>
    <w:rsid w:val="008B2FCB"/>
    <w:rsid w:val="008B6E63"/>
    <w:rsid w:val="008C153A"/>
    <w:rsid w:val="008C2678"/>
    <w:rsid w:val="008C27BD"/>
    <w:rsid w:val="008C36BA"/>
    <w:rsid w:val="008C3FA4"/>
    <w:rsid w:val="008C4371"/>
    <w:rsid w:val="008C55AC"/>
    <w:rsid w:val="008C5E67"/>
    <w:rsid w:val="008C6531"/>
    <w:rsid w:val="008C744F"/>
    <w:rsid w:val="008D14BC"/>
    <w:rsid w:val="008D3E5E"/>
    <w:rsid w:val="008D4175"/>
    <w:rsid w:val="008D5171"/>
    <w:rsid w:val="008D58B1"/>
    <w:rsid w:val="008D61D0"/>
    <w:rsid w:val="008D78ED"/>
    <w:rsid w:val="008E0035"/>
    <w:rsid w:val="008E0A34"/>
    <w:rsid w:val="008E37EC"/>
    <w:rsid w:val="008E3C7D"/>
    <w:rsid w:val="008E3CEC"/>
    <w:rsid w:val="008E3D2E"/>
    <w:rsid w:val="008E4A50"/>
    <w:rsid w:val="008E527D"/>
    <w:rsid w:val="008E6025"/>
    <w:rsid w:val="008E6D37"/>
    <w:rsid w:val="008E6E82"/>
    <w:rsid w:val="008E7577"/>
    <w:rsid w:val="008F08E1"/>
    <w:rsid w:val="008F1690"/>
    <w:rsid w:val="008F4ED2"/>
    <w:rsid w:val="008F58D4"/>
    <w:rsid w:val="008F5EB2"/>
    <w:rsid w:val="008F70F1"/>
    <w:rsid w:val="008F7A80"/>
    <w:rsid w:val="009011F4"/>
    <w:rsid w:val="00902E23"/>
    <w:rsid w:val="0090710C"/>
    <w:rsid w:val="00911D36"/>
    <w:rsid w:val="00913D0D"/>
    <w:rsid w:val="00913E86"/>
    <w:rsid w:val="009140C7"/>
    <w:rsid w:val="009157D8"/>
    <w:rsid w:val="00915867"/>
    <w:rsid w:val="00915FC0"/>
    <w:rsid w:val="00916243"/>
    <w:rsid w:val="00916914"/>
    <w:rsid w:val="00920E1F"/>
    <w:rsid w:val="00921931"/>
    <w:rsid w:val="009225F0"/>
    <w:rsid w:val="0092395F"/>
    <w:rsid w:val="00927B8B"/>
    <w:rsid w:val="00931918"/>
    <w:rsid w:val="00931EBE"/>
    <w:rsid w:val="009339D4"/>
    <w:rsid w:val="00934FCA"/>
    <w:rsid w:val="00935213"/>
    <w:rsid w:val="00937A73"/>
    <w:rsid w:val="00940DFB"/>
    <w:rsid w:val="00941BB1"/>
    <w:rsid w:val="00941D52"/>
    <w:rsid w:val="00942448"/>
    <w:rsid w:val="0094294C"/>
    <w:rsid w:val="009433FD"/>
    <w:rsid w:val="00945E35"/>
    <w:rsid w:val="00946CA8"/>
    <w:rsid w:val="00946EC2"/>
    <w:rsid w:val="0094705E"/>
    <w:rsid w:val="00947632"/>
    <w:rsid w:val="00947A0A"/>
    <w:rsid w:val="009508BF"/>
    <w:rsid w:val="00951DDF"/>
    <w:rsid w:val="00952433"/>
    <w:rsid w:val="009531E8"/>
    <w:rsid w:val="00954E0E"/>
    <w:rsid w:val="00955A7A"/>
    <w:rsid w:val="00955D33"/>
    <w:rsid w:val="00955F16"/>
    <w:rsid w:val="00956017"/>
    <w:rsid w:val="00956EE8"/>
    <w:rsid w:val="00956F34"/>
    <w:rsid w:val="009605DC"/>
    <w:rsid w:val="00960786"/>
    <w:rsid w:val="009613EA"/>
    <w:rsid w:val="00961522"/>
    <w:rsid w:val="00962A35"/>
    <w:rsid w:val="00962D2B"/>
    <w:rsid w:val="0096388A"/>
    <w:rsid w:val="00964489"/>
    <w:rsid w:val="00964C6A"/>
    <w:rsid w:val="00964F40"/>
    <w:rsid w:val="009665C3"/>
    <w:rsid w:val="00966B84"/>
    <w:rsid w:val="00967438"/>
    <w:rsid w:val="00971639"/>
    <w:rsid w:val="00972B52"/>
    <w:rsid w:val="00973C01"/>
    <w:rsid w:val="00973CD2"/>
    <w:rsid w:val="00973EA0"/>
    <w:rsid w:val="0097409A"/>
    <w:rsid w:val="00974C7D"/>
    <w:rsid w:val="00974DF0"/>
    <w:rsid w:val="009770DB"/>
    <w:rsid w:val="009802A3"/>
    <w:rsid w:val="0098370A"/>
    <w:rsid w:val="00984555"/>
    <w:rsid w:val="00984CCB"/>
    <w:rsid w:val="0098547A"/>
    <w:rsid w:val="00986259"/>
    <w:rsid w:val="0098750B"/>
    <w:rsid w:val="00987AF5"/>
    <w:rsid w:val="009921B2"/>
    <w:rsid w:val="009940A6"/>
    <w:rsid w:val="0099483B"/>
    <w:rsid w:val="009A2537"/>
    <w:rsid w:val="009A29F5"/>
    <w:rsid w:val="009A393D"/>
    <w:rsid w:val="009A438F"/>
    <w:rsid w:val="009B0209"/>
    <w:rsid w:val="009B16B8"/>
    <w:rsid w:val="009B1843"/>
    <w:rsid w:val="009B48E9"/>
    <w:rsid w:val="009B4D98"/>
    <w:rsid w:val="009B4EB7"/>
    <w:rsid w:val="009B5AB4"/>
    <w:rsid w:val="009B6D12"/>
    <w:rsid w:val="009B6F04"/>
    <w:rsid w:val="009B7F8C"/>
    <w:rsid w:val="009C09CA"/>
    <w:rsid w:val="009C0F24"/>
    <w:rsid w:val="009C3E21"/>
    <w:rsid w:val="009C46B7"/>
    <w:rsid w:val="009C4CC4"/>
    <w:rsid w:val="009C74C1"/>
    <w:rsid w:val="009D03E9"/>
    <w:rsid w:val="009D06B0"/>
    <w:rsid w:val="009D0FD8"/>
    <w:rsid w:val="009D140A"/>
    <w:rsid w:val="009D1F13"/>
    <w:rsid w:val="009D23D8"/>
    <w:rsid w:val="009D2600"/>
    <w:rsid w:val="009D448F"/>
    <w:rsid w:val="009D6553"/>
    <w:rsid w:val="009D6B83"/>
    <w:rsid w:val="009D6C08"/>
    <w:rsid w:val="009D720F"/>
    <w:rsid w:val="009E0645"/>
    <w:rsid w:val="009E07AF"/>
    <w:rsid w:val="009E2B33"/>
    <w:rsid w:val="009E3C1D"/>
    <w:rsid w:val="009E6EDD"/>
    <w:rsid w:val="009F04D2"/>
    <w:rsid w:val="009F1158"/>
    <w:rsid w:val="009F20B8"/>
    <w:rsid w:val="009F2B8B"/>
    <w:rsid w:val="009F3936"/>
    <w:rsid w:val="009F402E"/>
    <w:rsid w:val="009F44F0"/>
    <w:rsid w:val="009F608C"/>
    <w:rsid w:val="00A0289C"/>
    <w:rsid w:val="00A02D3F"/>
    <w:rsid w:val="00A02DE5"/>
    <w:rsid w:val="00A032C8"/>
    <w:rsid w:val="00A034C9"/>
    <w:rsid w:val="00A03A98"/>
    <w:rsid w:val="00A04C36"/>
    <w:rsid w:val="00A05104"/>
    <w:rsid w:val="00A05322"/>
    <w:rsid w:val="00A0576E"/>
    <w:rsid w:val="00A0579E"/>
    <w:rsid w:val="00A07BF2"/>
    <w:rsid w:val="00A07C0D"/>
    <w:rsid w:val="00A11D89"/>
    <w:rsid w:val="00A15B65"/>
    <w:rsid w:val="00A203E0"/>
    <w:rsid w:val="00A20FE4"/>
    <w:rsid w:val="00A24425"/>
    <w:rsid w:val="00A24850"/>
    <w:rsid w:val="00A25887"/>
    <w:rsid w:val="00A26696"/>
    <w:rsid w:val="00A26C44"/>
    <w:rsid w:val="00A27210"/>
    <w:rsid w:val="00A30E1D"/>
    <w:rsid w:val="00A31315"/>
    <w:rsid w:val="00A32945"/>
    <w:rsid w:val="00A34AC2"/>
    <w:rsid w:val="00A351DB"/>
    <w:rsid w:val="00A35285"/>
    <w:rsid w:val="00A36B83"/>
    <w:rsid w:val="00A41CFB"/>
    <w:rsid w:val="00A42913"/>
    <w:rsid w:val="00A42C02"/>
    <w:rsid w:val="00A46010"/>
    <w:rsid w:val="00A50DC4"/>
    <w:rsid w:val="00A50EB3"/>
    <w:rsid w:val="00A519BB"/>
    <w:rsid w:val="00A51F03"/>
    <w:rsid w:val="00A54C5E"/>
    <w:rsid w:val="00A561D8"/>
    <w:rsid w:val="00A56764"/>
    <w:rsid w:val="00A56F70"/>
    <w:rsid w:val="00A60561"/>
    <w:rsid w:val="00A60DB5"/>
    <w:rsid w:val="00A618A7"/>
    <w:rsid w:val="00A6205F"/>
    <w:rsid w:val="00A6324B"/>
    <w:rsid w:val="00A63F9D"/>
    <w:rsid w:val="00A63FE0"/>
    <w:rsid w:val="00A6430B"/>
    <w:rsid w:val="00A65232"/>
    <w:rsid w:val="00A65573"/>
    <w:rsid w:val="00A66D32"/>
    <w:rsid w:val="00A66ED5"/>
    <w:rsid w:val="00A674E5"/>
    <w:rsid w:val="00A709C8"/>
    <w:rsid w:val="00A710E9"/>
    <w:rsid w:val="00A71481"/>
    <w:rsid w:val="00A72CA4"/>
    <w:rsid w:val="00A74C37"/>
    <w:rsid w:val="00A7554C"/>
    <w:rsid w:val="00A75EFB"/>
    <w:rsid w:val="00A760D0"/>
    <w:rsid w:val="00A77482"/>
    <w:rsid w:val="00A77D26"/>
    <w:rsid w:val="00A77ECE"/>
    <w:rsid w:val="00A77F06"/>
    <w:rsid w:val="00A8015B"/>
    <w:rsid w:val="00A80166"/>
    <w:rsid w:val="00A803B2"/>
    <w:rsid w:val="00A8131B"/>
    <w:rsid w:val="00A816A2"/>
    <w:rsid w:val="00A819B2"/>
    <w:rsid w:val="00A82329"/>
    <w:rsid w:val="00A82A14"/>
    <w:rsid w:val="00A83437"/>
    <w:rsid w:val="00A83BC3"/>
    <w:rsid w:val="00A84F53"/>
    <w:rsid w:val="00A8652D"/>
    <w:rsid w:val="00A873C9"/>
    <w:rsid w:val="00A87FF3"/>
    <w:rsid w:val="00A90E39"/>
    <w:rsid w:val="00A928D4"/>
    <w:rsid w:val="00A92A7B"/>
    <w:rsid w:val="00A93931"/>
    <w:rsid w:val="00A93AC3"/>
    <w:rsid w:val="00A95B7B"/>
    <w:rsid w:val="00A967E6"/>
    <w:rsid w:val="00AA0893"/>
    <w:rsid w:val="00AA3F54"/>
    <w:rsid w:val="00AA4489"/>
    <w:rsid w:val="00AA52A1"/>
    <w:rsid w:val="00AA7B57"/>
    <w:rsid w:val="00AA7D6D"/>
    <w:rsid w:val="00AB09E1"/>
    <w:rsid w:val="00AB13CA"/>
    <w:rsid w:val="00AB1E94"/>
    <w:rsid w:val="00AB6937"/>
    <w:rsid w:val="00AB7061"/>
    <w:rsid w:val="00AB77F9"/>
    <w:rsid w:val="00AC0EF0"/>
    <w:rsid w:val="00AC0F94"/>
    <w:rsid w:val="00AC2BAC"/>
    <w:rsid w:val="00AC3B56"/>
    <w:rsid w:val="00AD0F28"/>
    <w:rsid w:val="00AD44EA"/>
    <w:rsid w:val="00AD4D9A"/>
    <w:rsid w:val="00AD5CDC"/>
    <w:rsid w:val="00AD664D"/>
    <w:rsid w:val="00AD6A83"/>
    <w:rsid w:val="00AD6AE0"/>
    <w:rsid w:val="00AE1B9B"/>
    <w:rsid w:val="00AE23BF"/>
    <w:rsid w:val="00AE4CB8"/>
    <w:rsid w:val="00AE4D6B"/>
    <w:rsid w:val="00AE5CDE"/>
    <w:rsid w:val="00AE5D80"/>
    <w:rsid w:val="00AE6BB3"/>
    <w:rsid w:val="00AE70DC"/>
    <w:rsid w:val="00AF01EC"/>
    <w:rsid w:val="00AF27E9"/>
    <w:rsid w:val="00AF2CD3"/>
    <w:rsid w:val="00AF3DB4"/>
    <w:rsid w:val="00AF47C8"/>
    <w:rsid w:val="00AF4F25"/>
    <w:rsid w:val="00AF5D20"/>
    <w:rsid w:val="00AF67B5"/>
    <w:rsid w:val="00AF693F"/>
    <w:rsid w:val="00AF709F"/>
    <w:rsid w:val="00AF77B4"/>
    <w:rsid w:val="00AF7B01"/>
    <w:rsid w:val="00AF7D08"/>
    <w:rsid w:val="00B007DB"/>
    <w:rsid w:val="00B0123F"/>
    <w:rsid w:val="00B03147"/>
    <w:rsid w:val="00B0332C"/>
    <w:rsid w:val="00B05194"/>
    <w:rsid w:val="00B06E0C"/>
    <w:rsid w:val="00B1011A"/>
    <w:rsid w:val="00B11010"/>
    <w:rsid w:val="00B126EB"/>
    <w:rsid w:val="00B145BE"/>
    <w:rsid w:val="00B1572B"/>
    <w:rsid w:val="00B16F41"/>
    <w:rsid w:val="00B17248"/>
    <w:rsid w:val="00B17905"/>
    <w:rsid w:val="00B20574"/>
    <w:rsid w:val="00B218E3"/>
    <w:rsid w:val="00B24762"/>
    <w:rsid w:val="00B247E0"/>
    <w:rsid w:val="00B24A4B"/>
    <w:rsid w:val="00B24DDC"/>
    <w:rsid w:val="00B24F99"/>
    <w:rsid w:val="00B2576F"/>
    <w:rsid w:val="00B262E1"/>
    <w:rsid w:val="00B27148"/>
    <w:rsid w:val="00B3128C"/>
    <w:rsid w:val="00B32C91"/>
    <w:rsid w:val="00B35BB5"/>
    <w:rsid w:val="00B35F95"/>
    <w:rsid w:val="00B36163"/>
    <w:rsid w:val="00B37042"/>
    <w:rsid w:val="00B3778F"/>
    <w:rsid w:val="00B407CB"/>
    <w:rsid w:val="00B4154E"/>
    <w:rsid w:val="00B4243A"/>
    <w:rsid w:val="00B428A4"/>
    <w:rsid w:val="00B42D34"/>
    <w:rsid w:val="00B43A39"/>
    <w:rsid w:val="00B456A0"/>
    <w:rsid w:val="00B4681B"/>
    <w:rsid w:val="00B46C62"/>
    <w:rsid w:val="00B47AAD"/>
    <w:rsid w:val="00B507BF"/>
    <w:rsid w:val="00B5186B"/>
    <w:rsid w:val="00B51CB4"/>
    <w:rsid w:val="00B52CC5"/>
    <w:rsid w:val="00B52CE6"/>
    <w:rsid w:val="00B544EE"/>
    <w:rsid w:val="00B54709"/>
    <w:rsid w:val="00B54BFA"/>
    <w:rsid w:val="00B55D99"/>
    <w:rsid w:val="00B55F30"/>
    <w:rsid w:val="00B57B4D"/>
    <w:rsid w:val="00B607A5"/>
    <w:rsid w:val="00B60DBC"/>
    <w:rsid w:val="00B664B1"/>
    <w:rsid w:val="00B67994"/>
    <w:rsid w:val="00B71257"/>
    <w:rsid w:val="00B71DE8"/>
    <w:rsid w:val="00B726EF"/>
    <w:rsid w:val="00B7276A"/>
    <w:rsid w:val="00B72BC0"/>
    <w:rsid w:val="00B72D98"/>
    <w:rsid w:val="00B73250"/>
    <w:rsid w:val="00B7371D"/>
    <w:rsid w:val="00B750B6"/>
    <w:rsid w:val="00B75CA4"/>
    <w:rsid w:val="00B764F1"/>
    <w:rsid w:val="00B767C5"/>
    <w:rsid w:val="00B76925"/>
    <w:rsid w:val="00B80141"/>
    <w:rsid w:val="00B8050F"/>
    <w:rsid w:val="00B81504"/>
    <w:rsid w:val="00B81601"/>
    <w:rsid w:val="00B81888"/>
    <w:rsid w:val="00B8561D"/>
    <w:rsid w:val="00B877A6"/>
    <w:rsid w:val="00B90AF5"/>
    <w:rsid w:val="00B91372"/>
    <w:rsid w:val="00B924BE"/>
    <w:rsid w:val="00B92AE0"/>
    <w:rsid w:val="00B958C7"/>
    <w:rsid w:val="00B97A17"/>
    <w:rsid w:val="00BA10FB"/>
    <w:rsid w:val="00BA152B"/>
    <w:rsid w:val="00BA4AA7"/>
    <w:rsid w:val="00BA5708"/>
    <w:rsid w:val="00BA5B17"/>
    <w:rsid w:val="00BA5BBA"/>
    <w:rsid w:val="00BB085E"/>
    <w:rsid w:val="00BB0F93"/>
    <w:rsid w:val="00BB1F8B"/>
    <w:rsid w:val="00BB324F"/>
    <w:rsid w:val="00BB6223"/>
    <w:rsid w:val="00BB7574"/>
    <w:rsid w:val="00BC0344"/>
    <w:rsid w:val="00BC338A"/>
    <w:rsid w:val="00BC5412"/>
    <w:rsid w:val="00BC56A8"/>
    <w:rsid w:val="00BC5AE7"/>
    <w:rsid w:val="00BC68C3"/>
    <w:rsid w:val="00BC72F4"/>
    <w:rsid w:val="00BD0689"/>
    <w:rsid w:val="00BD1407"/>
    <w:rsid w:val="00BD2F09"/>
    <w:rsid w:val="00BD412E"/>
    <w:rsid w:val="00BD462E"/>
    <w:rsid w:val="00BE1CD1"/>
    <w:rsid w:val="00BE2FF1"/>
    <w:rsid w:val="00BE3026"/>
    <w:rsid w:val="00BE3201"/>
    <w:rsid w:val="00BE3ACF"/>
    <w:rsid w:val="00BE3B57"/>
    <w:rsid w:val="00BE458A"/>
    <w:rsid w:val="00BE5415"/>
    <w:rsid w:val="00BE63DF"/>
    <w:rsid w:val="00BF055D"/>
    <w:rsid w:val="00BF0CBD"/>
    <w:rsid w:val="00BF209D"/>
    <w:rsid w:val="00BF4763"/>
    <w:rsid w:val="00BF4966"/>
    <w:rsid w:val="00BF6ED7"/>
    <w:rsid w:val="00C03EC7"/>
    <w:rsid w:val="00C04AD7"/>
    <w:rsid w:val="00C05543"/>
    <w:rsid w:val="00C05950"/>
    <w:rsid w:val="00C06C46"/>
    <w:rsid w:val="00C076B6"/>
    <w:rsid w:val="00C1326A"/>
    <w:rsid w:val="00C14150"/>
    <w:rsid w:val="00C14AE7"/>
    <w:rsid w:val="00C17791"/>
    <w:rsid w:val="00C214D5"/>
    <w:rsid w:val="00C21890"/>
    <w:rsid w:val="00C21F33"/>
    <w:rsid w:val="00C21FAD"/>
    <w:rsid w:val="00C23411"/>
    <w:rsid w:val="00C2530C"/>
    <w:rsid w:val="00C25F2E"/>
    <w:rsid w:val="00C2689C"/>
    <w:rsid w:val="00C27104"/>
    <w:rsid w:val="00C3030C"/>
    <w:rsid w:val="00C30FC8"/>
    <w:rsid w:val="00C31357"/>
    <w:rsid w:val="00C31F05"/>
    <w:rsid w:val="00C328C2"/>
    <w:rsid w:val="00C32A34"/>
    <w:rsid w:val="00C33536"/>
    <w:rsid w:val="00C356E8"/>
    <w:rsid w:val="00C35805"/>
    <w:rsid w:val="00C404DE"/>
    <w:rsid w:val="00C40FA1"/>
    <w:rsid w:val="00C4215A"/>
    <w:rsid w:val="00C428A1"/>
    <w:rsid w:val="00C43470"/>
    <w:rsid w:val="00C45094"/>
    <w:rsid w:val="00C46B0C"/>
    <w:rsid w:val="00C46C80"/>
    <w:rsid w:val="00C47B95"/>
    <w:rsid w:val="00C47F39"/>
    <w:rsid w:val="00C502B3"/>
    <w:rsid w:val="00C51D61"/>
    <w:rsid w:val="00C52721"/>
    <w:rsid w:val="00C52A4E"/>
    <w:rsid w:val="00C5346E"/>
    <w:rsid w:val="00C544D5"/>
    <w:rsid w:val="00C56374"/>
    <w:rsid w:val="00C564D7"/>
    <w:rsid w:val="00C61420"/>
    <w:rsid w:val="00C622C4"/>
    <w:rsid w:val="00C63B2A"/>
    <w:rsid w:val="00C649AD"/>
    <w:rsid w:val="00C65E8C"/>
    <w:rsid w:val="00C6667D"/>
    <w:rsid w:val="00C669BB"/>
    <w:rsid w:val="00C67884"/>
    <w:rsid w:val="00C702EB"/>
    <w:rsid w:val="00C71297"/>
    <w:rsid w:val="00C7154F"/>
    <w:rsid w:val="00C7181F"/>
    <w:rsid w:val="00C71B79"/>
    <w:rsid w:val="00C743A4"/>
    <w:rsid w:val="00C75CC8"/>
    <w:rsid w:val="00C7686B"/>
    <w:rsid w:val="00C76F1D"/>
    <w:rsid w:val="00C774BD"/>
    <w:rsid w:val="00C80096"/>
    <w:rsid w:val="00C847DC"/>
    <w:rsid w:val="00C848FB"/>
    <w:rsid w:val="00C87193"/>
    <w:rsid w:val="00C9336B"/>
    <w:rsid w:val="00C9363B"/>
    <w:rsid w:val="00C9408B"/>
    <w:rsid w:val="00C94152"/>
    <w:rsid w:val="00C946F1"/>
    <w:rsid w:val="00C94DE0"/>
    <w:rsid w:val="00C96BFE"/>
    <w:rsid w:val="00C9719F"/>
    <w:rsid w:val="00C97388"/>
    <w:rsid w:val="00C9792D"/>
    <w:rsid w:val="00CA12EB"/>
    <w:rsid w:val="00CA1499"/>
    <w:rsid w:val="00CA184B"/>
    <w:rsid w:val="00CA1A82"/>
    <w:rsid w:val="00CA2497"/>
    <w:rsid w:val="00CA4D3B"/>
    <w:rsid w:val="00CA5B56"/>
    <w:rsid w:val="00CA60B2"/>
    <w:rsid w:val="00CA62AD"/>
    <w:rsid w:val="00CA7389"/>
    <w:rsid w:val="00CA7795"/>
    <w:rsid w:val="00CB2DE9"/>
    <w:rsid w:val="00CB388F"/>
    <w:rsid w:val="00CB578C"/>
    <w:rsid w:val="00CB6702"/>
    <w:rsid w:val="00CB7626"/>
    <w:rsid w:val="00CC2F3B"/>
    <w:rsid w:val="00CC3FDE"/>
    <w:rsid w:val="00CC493B"/>
    <w:rsid w:val="00CC7FC1"/>
    <w:rsid w:val="00CD03C8"/>
    <w:rsid w:val="00CD180C"/>
    <w:rsid w:val="00CD1D34"/>
    <w:rsid w:val="00CD3850"/>
    <w:rsid w:val="00CD64C5"/>
    <w:rsid w:val="00CE114A"/>
    <w:rsid w:val="00CE13AC"/>
    <w:rsid w:val="00CE4237"/>
    <w:rsid w:val="00CE567E"/>
    <w:rsid w:val="00CE7580"/>
    <w:rsid w:val="00CF097B"/>
    <w:rsid w:val="00CF0A54"/>
    <w:rsid w:val="00CF1E98"/>
    <w:rsid w:val="00CF76C2"/>
    <w:rsid w:val="00CF7D58"/>
    <w:rsid w:val="00D01944"/>
    <w:rsid w:val="00D01A3F"/>
    <w:rsid w:val="00D01E21"/>
    <w:rsid w:val="00D0310F"/>
    <w:rsid w:val="00D03225"/>
    <w:rsid w:val="00D04541"/>
    <w:rsid w:val="00D04EB3"/>
    <w:rsid w:val="00D061BF"/>
    <w:rsid w:val="00D064D8"/>
    <w:rsid w:val="00D07076"/>
    <w:rsid w:val="00D0749B"/>
    <w:rsid w:val="00D10F37"/>
    <w:rsid w:val="00D121C0"/>
    <w:rsid w:val="00D13951"/>
    <w:rsid w:val="00D167F7"/>
    <w:rsid w:val="00D172C3"/>
    <w:rsid w:val="00D17CAB"/>
    <w:rsid w:val="00D20475"/>
    <w:rsid w:val="00D228D8"/>
    <w:rsid w:val="00D22A3E"/>
    <w:rsid w:val="00D22B55"/>
    <w:rsid w:val="00D2302D"/>
    <w:rsid w:val="00D2447F"/>
    <w:rsid w:val="00D24D14"/>
    <w:rsid w:val="00D25357"/>
    <w:rsid w:val="00D2691B"/>
    <w:rsid w:val="00D30731"/>
    <w:rsid w:val="00D30EE2"/>
    <w:rsid w:val="00D37957"/>
    <w:rsid w:val="00D40DD9"/>
    <w:rsid w:val="00D42E2C"/>
    <w:rsid w:val="00D455CD"/>
    <w:rsid w:val="00D4592C"/>
    <w:rsid w:val="00D45DA4"/>
    <w:rsid w:val="00D4663E"/>
    <w:rsid w:val="00D47A7A"/>
    <w:rsid w:val="00D47FE8"/>
    <w:rsid w:val="00D51CAD"/>
    <w:rsid w:val="00D51EA3"/>
    <w:rsid w:val="00D555FE"/>
    <w:rsid w:val="00D5645B"/>
    <w:rsid w:val="00D607A9"/>
    <w:rsid w:val="00D60932"/>
    <w:rsid w:val="00D6215D"/>
    <w:rsid w:val="00D63675"/>
    <w:rsid w:val="00D638F1"/>
    <w:rsid w:val="00D65274"/>
    <w:rsid w:val="00D66E7F"/>
    <w:rsid w:val="00D67405"/>
    <w:rsid w:val="00D67968"/>
    <w:rsid w:val="00D70B01"/>
    <w:rsid w:val="00D71576"/>
    <w:rsid w:val="00D72A86"/>
    <w:rsid w:val="00D72E83"/>
    <w:rsid w:val="00D72EB0"/>
    <w:rsid w:val="00D72F38"/>
    <w:rsid w:val="00D7330B"/>
    <w:rsid w:val="00D746B7"/>
    <w:rsid w:val="00D75034"/>
    <w:rsid w:val="00D76456"/>
    <w:rsid w:val="00D76E4E"/>
    <w:rsid w:val="00D8253F"/>
    <w:rsid w:val="00D85657"/>
    <w:rsid w:val="00D85EE8"/>
    <w:rsid w:val="00D86288"/>
    <w:rsid w:val="00D86861"/>
    <w:rsid w:val="00D87534"/>
    <w:rsid w:val="00D90466"/>
    <w:rsid w:val="00D919C9"/>
    <w:rsid w:val="00D91D9D"/>
    <w:rsid w:val="00D9342B"/>
    <w:rsid w:val="00D93B90"/>
    <w:rsid w:val="00D95528"/>
    <w:rsid w:val="00D95D90"/>
    <w:rsid w:val="00D979AA"/>
    <w:rsid w:val="00DA04F6"/>
    <w:rsid w:val="00DA31F9"/>
    <w:rsid w:val="00DA40AC"/>
    <w:rsid w:val="00DA568B"/>
    <w:rsid w:val="00DA7183"/>
    <w:rsid w:val="00DA7436"/>
    <w:rsid w:val="00DA775D"/>
    <w:rsid w:val="00DB14C1"/>
    <w:rsid w:val="00DB2D97"/>
    <w:rsid w:val="00DB2FAF"/>
    <w:rsid w:val="00DB42F4"/>
    <w:rsid w:val="00DB4669"/>
    <w:rsid w:val="00DB6957"/>
    <w:rsid w:val="00DC0449"/>
    <w:rsid w:val="00DC068B"/>
    <w:rsid w:val="00DC0F63"/>
    <w:rsid w:val="00DC2B80"/>
    <w:rsid w:val="00DC32A6"/>
    <w:rsid w:val="00DC3CA2"/>
    <w:rsid w:val="00DC4BC9"/>
    <w:rsid w:val="00DC5816"/>
    <w:rsid w:val="00DC5F9B"/>
    <w:rsid w:val="00DC6590"/>
    <w:rsid w:val="00DC6B9A"/>
    <w:rsid w:val="00DC7D5C"/>
    <w:rsid w:val="00DC7F30"/>
    <w:rsid w:val="00DD114A"/>
    <w:rsid w:val="00DD303F"/>
    <w:rsid w:val="00DD38A0"/>
    <w:rsid w:val="00DD53E4"/>
    <w:rsid w:val="00DD5E84"/>
    <w:rsid w:val="00DD6923"/>
    <w:rsid w:val="00DD753E"/>
    <w:rsid w:val="00DD7EE5"/>
    <w:rsid w:val="00DE0E2E"/>
    <w:rsid w:val="00DE18E4"/>
    <w:rsid w:val="00DE19C9"/>
    <w:rsid w:val="00DE22B8"/>
    <w:rsid w:val="00DE2974"/>
    <w:rsid w:val="00DE39E4"/>
    <w:rsid w:val="00DE7BAF"/>
    <w:rsid w:val="00DF0CDB"/>
    <w:rsid w:val="00DF1BC6"/>
    <w:rsid w:val="00DF4D00"/>
    <w:rsid w:val="00DF4E90"/>
    <w:rsid w:val="00DF7587"/>
    <w:rsid w:val="00DF7CE2"/>
    <w:rsid w:val="00E04F30"/>
    <w:rsid w:val="00E07385"/>
    <w:rsid w:val="00E07C48"/>
    <w:rsid w:val="00E1048B"/>
    <w:rsid w:val="00E12024"/>
    <w:rsid w:val="00E136B2"/>
    <w:rsid w:val="00E17EDA"/>
    <w:rsid w:val="00E20B29"/>
    <w:rsid w:val="00E214E3"/>
    <w:rsid w:val="00E21A1D"/>
    <w:rsid w:val="00E23C53"/>
    <w:rsid w:val="00E23FF6"/>
    <w:rsid w:val="00E308A5"/>
    <w:rsid w:val="00E310DE"/>
    <w:rsid w:val="00E32B77"/>
    <w:rsid w:val="00E33871"/>
    <w:rsid w:val="00E35B42"/>
    <w:rsid w:val="00E3629C"/>
    <w:rsid w:val="00E368EE"/>
    <w:rsid w:val="00E36C8A"/>
    <w:rsid w:val="00E37E85"/>
    <w:rsid w:val="00E4009D"/>
    <w:rsid w:val="00E40240"/>
    <w:rsid w:val="00E40D16"/>
    <w:rsid w:val="00E41337"/>
    <w:rsid w:val="00E4275E"/>
    <w:rsid w:val="00E449E0"/>
    <w:rsid w:val="00E45B5F"/>
    <w:rsid w:val="00E46551"/>
    <w:rsid w:val="00E475B7"/>
    <w:rsid w:val="00E53DC1"/>
    <w:rsid w:val="00E54AEF"/>
    <w:rsid w:val="00E561A0"/>
    <w:rsid w:val="00E573F3"/>
    <w:rsid w:val="00E600B4"/>
    <w:rsid w:val="00E60451"/>
    <w:rsid w:val="00E60A16"/>
    <w:rsid w:val="00E60A63"/>
    <w:rsid w:val="00E62408"/>
    <w:rsid w:val="00E62461"/>
    <w:rsid w:val="00E64750"/>
    <w:rsid w:val="00E64E3D"/>
    <w:rsid w:val="00E66706"/>
    <w:rsid w:val="00E67189"/>
    <w:rsid w:val="00E67391"/>
    <w:rsid w:val="00E71C00"/>
    <w:rsid w:val="00E7224F"/>
    <w:rsid w:val="00E738F8"/>
    <w:rsid w:val="00E73A09"/>
    <w:rsid w:val="00E75DC3"/>
    <w:rsid w:val="00E762EA"/>
    <w:rsid w:val="00E76B4A"/>
    <w:rsid w:val="00E77026"/>
    <w:rsid w:val="00E772F0"/>
    <w:rsid w:val="00E773A4"/>
    <w:rsid w:val="00E773B8"/>
    <w:rsid w:val="00E77B0F"/>
    <w:rsid w:val="00E80C61"/>
    <w:rsid w:val="00E81086"/>
    <w:rsid w:val="00E83434"/>
    <w:rsid w:val="00E837FD"/>
    <w:rsid w:val="00E86F0F"/>
    <w:rsid w:val="00E877CF"/>
    <w:rsid w:val="00E9255E"/>
    <w:rsid w:val="00E92E45"/>
    <w:rsid w:val="00E94848"/>
    <w:rsid w:val="00E95207"/>
    <w:rsid w:val="00E963FC"/>
    <w:rsid w:val="00E97922"/>
    <w:rsid w:val="00E979EB"/>
    <w:rsid w:val="00E97E01"/>
    <w:rsid w:val="00EA110C"/>
    <w:rsid w:val="00EA6548"/>
    <w:rsid w:val="00EA65A2"/>
    <w:rsid w:val="00EA6A11"/>
    <w:rsid w:val="00EA6A13"/>
    <w:rsid w:val="00EA70B5"/>
    <w:rsid w:val="00EB08F7"/>
    <w:rsid w:val="00EB0EAB"/>
    <w:rsid w:val="00EB14F5"/>
    <w:rsid w:val="00EB1EE0"/>
    <w:rsid w:val="00EB2BF8"/>
    <w:rsid w:val="00EB2C5B"/>
    <w:rsid w:val="00EB5CE4"/>
    <w:rsid w:val="00EB6046"/>
    <w:rsid w:val="00EB6582"/>
    <w:rsid w:val="00EB6D02"/>
    <w:rsid w:val="00EC034A"/>
    <w:rsid w:val="00EC03C3"/>
    <w:rsid w:val="00EC064A"/>
    <w:rsid w:val="00EC086D"/>
    <w:rsid w:val="00EC2381"/>
    <w:rsid w:val="00EC412F"/>
    <w:rsid w:val="00EC48A4"/>
    <w:rsid w:val="00EC4AD5"/>
    <w:rsid w:val="00EC5659"/>
    <w:rsid w:val="00EC6B4E"/>
    <w:rsid w:val="00ED02DB"/>
    <w:rsid w:val="00ED0B3C"/>
    <w:rsid w:val="00ED2C84"/>
    <w:rsid w:val="00ED349D"/>
    <w:rsid w:val="00ED4036"/>
    <w:rsid w:val="00ED7F8D"/>
    <w:rsid w:val="00EE02D0"/>
    <w:rsid w:val="00EE1508"/>
    <w:rsid w:val="00EE527E"/>
    <w:rsid w:val="00EF3DDD"/>
    <w:rsid w:val="00EF4DF9"/>
    <w:rsid w:val="00EF4F8A"/>
    <w:rsid w:val="00EF663E"/>
    <w:rsid w:val="00EF7C26"/>
    <w:rsid w:val="00EF7EE3"/>
    <w:rsid w:val="00F00E54"/>
    <w:rsid w:val="00F01D36"/>
    <w:rsid w:val="00F02C21"/>
    <w:rsid w:val="00F0391D"/>
    <w:rsid w:val="00F03D95"/>
    <w:rsid w:val="00F067FF"/>
    <w:rsid w:val="00F10504"/>
    <w:rsid w:val="00F1079E"/>
    <w:rsid w:val="00F139D7"/>
    <w:rsid w:val="00F13E07"/>
    <w:rsid w:val="00F14C39"/>
    <w:rsid w:val="00F14D4B"/>
    <w:rsid w:val="00F162E0"/>
    <w:rsid w:val="00F16D17"/>
    <w:rsid w:val="00F16D5F"/>
    <w:rsid w:val="00F21779"/>
    <w:rsid w:val="00F21CD6"/>
    <w:rsid w:val="00F22779"/>
    <w:rsid w:val="00F22DD9"/>
    <w:rsid w:val="00F25686"/>
    <w:rsid w:val="00F262EC"/>
    <w:rsid w:val="00F271D1"/>
    <w:rsid w:val="00F27569"/>
    <w:rsid w:val="00F32E1D"/>
    <w:rsid w:val="00F33260"/>
    <w:rsid w:val="00F334BA"/>
    <w:rsid w:val="00F34E32"/>
    <w:rsid w:val="00F36B63"/>
    <w:rsid w:val="00F3709B"/>
    <w:rsid w:val="00F37545"/>
    <w:rsid w:val="00F37648"/>
    <w:rsid w:val="00F404D4"/>
    <w:rsid w:val="00F406AE"/>
    <w:rsid w:val="00F41ED1"/>
    <w:rsid w:val="00F4243A"/>
    <w:rsid w:val="00F430FF"/>
    <w:rsid w:val="00F4541F"/>
    <w:rsid w:val="00F46493"/>
    <w:rsid w:val="00F47E86"/>
    <w:rsid w:val="00F523DE"/>
    <w:rsid w:val="00F52DF6"/>
    <w:rsid w:val="00F52F0B"/>
    <w:rsid w:val="00F5350F"/>
    <w:rsid w:val="00F54348"/>
    <w:rsid w:val="00F556A5"/>
    <w:rsid w:val="00F557AC"/>
    <w:rsid w:val="00F5678F"/>
    <w:rsid w:val="00F572D0"/>
    <w:rsid w:val="00F57D26"/>
    <w:rsid w:val="00F601A3"/>
    <w:rsid w:val="00F60FCF"/>
    <w:rsid w:val="00F63C03"/>
    <w:rsid w:val="00F652A8"/>
    <w:rsid w:val="00F66E9B"/>
    <w:rsid w:val="00F703D8"/>
    <w:rsid w:val="00F70BD4"/>
    <w:rsid w:val="00F70D35"/>
    <w:rsid w:val="00F71862"/>
    <w:rsid w:val="00F72171"/>
    <w:rsid w:val="00F73BFF"/>
    <w:rsid w:val="00F74273"/>
    <w:rsid w:val="00F74303"/>
    <w:rsid w:val="00F74BF1"/>
    <w:rsid w:val="00F74E0C"/>
    <w:rsid w:val="00F74E6B"/>
    <w:rsid w:val="00F7613A"/>
    <w:rsid w:val="00F7788D"/>
    <w:rsid w:val="00F80425"/>
    <w:rsid w:val="00F828AA"/>
    <w:rsid w:val="00F835F3"/>
    <w:rsid w:val="00F83DBF"/>
    <w:rsid w:val="00F84178"/>
    <w:rsid w:val="00F85C9A"/>
    <w:rsid w:val="00F86B0D"/>
    <w:rsid w:val="00F87D80"/>
    <w:rsid w:val="00F87D83"/>
    <w:rsid w:val="00F90DB7"/>
    <w:rsid w:val="00F91082"/>
    <w:rsid w:val="00F91353"/>
    <w:rsid w:val="00F920A8"/>
    <w:rsid w:val="00F93404"/>
    <w:rsid w:val="00F95216"/>
    <w:rsid w:val="00F97114"/>
    <w:rsid w:val="00F97FDA"/>
    <w:rsid w:val="00FA06CC"/>
    <w:rsid w:val="00FA1010"/>
    <w:rsid w:val="00FA2EB2"/>
    <w:rsid w:val="00FA389A"/>
    <w:rsid w:val="00FA3B85"/>
    <w:rsid w:val="00FA5458"/>
    <w:rsid w:val="00FA5AC4"/>
    <w:rsid w:val="00FB055D"/>
    <w:rsid w:val="00FB2089"/>
    <w:rsid w:val="00FB4096"/>
    <w:rsid w:val="00FB4CF2"/>
    <w:rsid w:val="00FB5B52"/>
    <w:rsid w:val="00FB78F3"/>
    <w:rsid w:val="00FC0686"/>
    <w:rsid w:val="00FC214D"/>
    <w:rsid w:val="00FC2BA7"/>
    <w:rsid w:val="00FC3047"/>
    <w:rsid w:val="00FC3AB8"/>
    <w:rsid w:val="00FC400F"/>
    <w:rsid w:val="00FC468B"/>
    <w:rsid w:val="00FC46E1"/>
    <w:rsid w:val="00FC4E50"/>
    <w:rsid w:val="00FC55C5"/>
    <w:rsid w:val="00FC60B8"/>
    <w:rsid w:val="00FC6F00"/>
    <w:rsid w:val="00FC750A"/>
    <w:rsid w:val="00FC7842"/>
    <w:rsid w:val="00FD10AD"/>
    <w:rsid w:val="00FD243B"/>
    <w:rsid w:val="00FD3AF4"/>
    <w:rsid w:val="00FD3D0B"/>
    <w:rsid w:val="00FD4FB4"/>
    <w:rsid w:val="00FD566C"/>
    <w:rsid w:val="00FD6DA2"/>
    <w:rsid w:val="00FE1384"/>
    <w:rsid w:val="00FE2142"/>
    <w:rsid w:val="00FE256E"/>
    <w:rsid w:val="00FE5D07"/>
    <w:rsid w:val="00FE6B90"/>
    <w:rsid w:val="00FE7974"/>
    <w:rsid w:val="00FE7D0D"/>
    <w:rsid w:val="00FF0970"/>
    <w:rsid w:val="00FF24F7"/>
    <w:rsid w:val="00FF5DAD"/>
    <w:rsid w:val="00FF65F3"/>
    <w:rsid w:val="00FF7288"/>
    <w:rsid w:val="00FF7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0485D"/>
  <w15:docId w15:val="{364F1215-9F92-4389-9359-D2CB5C58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52CC5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11E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216C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nhideWhenUsed/>
    <w:rsid w:val="00015D4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15D4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D4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link w:val="SraopastraipaDiagrama"/>
    <w:uiPriority w:val="34"/>
    <w:qFormat/>
    <w:rsid w:val="000358E6"/>
    <w:pPr>
      <w:ind w:left="720"/>
      <w:contextualSpacing/>
    </w:pPr>
    <w:rPr>
      <w:lang w:eastAsia="lt-LT"/>
    </w:rPr>
  </w:style>
  <w:style w:type="character" w:styleId="Hipersaitas">
    <w:name w:val="Hyperlink"/>
    <w:basedOn w:val="Numatytasispastraiposriftas"/>
    <w:unhideWhenUsed/>
    <w:rsid w:val="000358E6"/>
    <w:rPr>
      <w:strike w:val="0"/>
      <w:dstrike w:val="0"/>
      <w:color w:val="345A7B"/>
      <w:u w:val="none"/>
      <w:effect w:val="none"/>
    </w:rPr>
  </w:style>
  <w:style w:type="paragraph" w:styleId="Pagrindinistekstas2">
    <w:name w:val="Body Text 2"/>
    <w:basedOn w:val="prastasis"/>
    <w:link w:val="Pagrindinistekstas2Diagrama"/>
    <w:unhideWhenUsed/>
    <w:rsid w:val="000358E6"/>
    <w:rPr>
      <w:color w:val="000000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358E6"/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Hyperlink1">
    <w:name w:val="Hyperlink1"/>
    <w:rsid w:val="000358E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8E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Linija">
    <w:name w:val="Linija"/>
    <w:basedOn w:val="MAZAS"/>
    <w:rsid w:val="000358E6"/>
    <w:pPr>
      <w:ind w:firstLine="0"/>
      <w:jc w:val="center"/>
    </w:pPr>
    <w:rPr>
      <w:color w:val="auto"/>
      <w:sz w:val="12"/>
      <w:szCs w:val="12"/>
    </w:rPr>
  </w:style>
  <w:style w:type="paragraph" w:customStyle="1" w:styleId="CentrBold">
    <w:name w:val="CentrBold"/>
    <w:rsid w:val="000358E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character" w:styleId="Puslapionumeris">
    <w:name w:val="page number"/>
    <w:basedOn w:val="Numatytasispastraiposriftas"/>
    <w:unhideWhenUsed/>
    <w:rsid w:val="000358E6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358E6"/>
    <w:pPr>
      <w:spacing w:after="120" w:line="480" w:lineRule="auto"/>
      <w:ind w:left="283"/>
    </w:pPr>
    <w:rPr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358E6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etarp">
    <w:name w:val="No Spacing"/>
    <w:uiPriority w:val="1"/>
    <w:qFormat/>
    <w:rsid w:val="00035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t1">
    <w:name w:val="st1"/>
    <w:basedOn w:val="Numatytasispastraiposriftas"/>
    <w:rsid w:val="00C7154F"/>
  </w:style>
  <w:style w:type="paragraph" w:customStyle="1" w:styleId="BasicParagraph">
    <w:name w:val="[Basic Paragraph]"/>
    <w:basedOn w:val="prastasis"/>
    <w:uiPriority w:val="99"/>
    <w:rsid w:val="00D01944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</w:rPr>
  </w:style>
  <w:style w:type="paragraph" w:customStyle="1" w:styleId="patvirtinta">
    <w:name w:val="patvirtinta"/>
    <w:basedOn w:val="prastasis"/>
    <w:uiPriority w:val="99"/>
    <w:rsid w:val="005D2195"/>
    <w:pPr>
      <w:spacing w:before="100" w:beforeAutospacing="1" w:after="100" w:afterAutospacing="1"/>
    </w:pPr>
    <w:rPr>
      <w:lang w:eastAsia="lt-LT"/>
    </w:rPr>
  </w:style>
  <w:style w:type="character" w:customStyle="1" w:styleId="Antrat1Diagrama">
    <w:name w:val="Antraštė 1 Diagrama"/>
    <w:basedOn w:val="Numatytasispastraiposriftas"/>
    <w:link w:val="Antrat1"/>
    <w:rsid w:val="00B52CC5"/>
    <w:rPr>
      <w:rFonts w:ascii="HelveticaLT" w:eastAsia="Times New Roman" w:hAnsi="HelveticaLT" w:cs="Times New Roman"/>
      <w:b/>
      <w:sz w:val="28"/>
      <w:szCs w:val="20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624A6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624A68"/>
    <w:rPr>
      <w:rFonts w:ascii="Times New Roman" w:eastAsia="Times New Roman" w:hAnsi="Times New Roman" w:cs="Times New Roman"/>
      <w:sz w:val="24"/>
      <w:szCs w:val="24"/>
    </w:rPr>
  </w:style>
  <w:style w:type="paragraph" w:customStyle="1" w:styleId="Stilius">
    <w:name w:val="Stilius"/>
    <w:rsid w:val="00624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183C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183C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 w:eastAsia="zh-CN"/>
    </w:rPr>
  </w:style>
  <w:style w:type="character" w:styleId="Komentaronuoroda">
    <w:name w:val="annotation reference"/>
    <w:uiPriority w:val="99"/>
    <w:semiHidden/>
    <w:unhideWhenUsed/>
    <w:rsid w:val="008F1690"/>
    <w:rPr>
      <w:sz w:val="16"/>
      <w:szCs w:val="16"/>
    </w:rPr>
  </w:style>
  <w:style w:type="character" w:customStyle="1" w:styleId="SraopastraipaDiagrama">
    <w:name w:val="Sąrašo pastraipa Diagrama"/>
    <w:link w:val="Sraopastraipa"/>
    <w:uiPriority w:val="34"/>
    <w:locked/>
    <w:rsid w:val="008F1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Knygospavadinimas">
    <w:name w:val="Book Title"/>
    <w:uiPriority w:val="33"/>
    <w:qFormat/>
    <w:rsid w:val="004A5786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prastasiniatinklio">
    <w:name w:val="Normal (Web)"/>
    <w:basedOn w:val="prastasis"/>
    <w:uiPriority w:val="99"/>
    <w:rsid w:val="003A7DC8"/>
    <w:pPr>
      <w:suppressAutoHyphens/>
      <w:spacing w:before="100" w:after="119" w:line="100" w:lineRule="atLeast"/>
    </w:pPr>
    <w:rPr>
      <w:kern w:val="1"/>
      <w:lang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E6D37"/>
    <w:rPr>
      <w:color w:val="605E5C"/>
      <w:shd w:val="clear" w:color="auto" w:fill="E1DFDD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216C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5216C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11E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Emfaz">
    <w:name w:val="Emphasis"/>
    <w:basedOn w:val="Numatytasispastraiposriftas"/>
    <w:uiPriority w:val="20"/>
    <w:qFormat/>
    <w:rsid w:val="00C4215A"/>
    <w:rPr>
      <w:i/>
      <w:iCs/>
    </w:rPr>
  </w:style>
  <w:style w:type="paragraph" w:styleId="HTMLiankstoformatuotas">
    <w:name w:val="HTML Preformatted"/>
    <w:basedOn w:val="prastasis"/>
    <w:link w:val="HTMLiankstoformatuotasDiagrama"/>
    <w:rsid w:val="00CB38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CB388F"/>
    <w:rPr>
      <w:rFonts w:ascii="Courier New" w:eastAsia="Calibri" w:hAnsi="Courier New" w:cs="Courier New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57904"/>
    <w:rPr>
      <w:color w:val="605E5C"/>
      <w:shd w:val="clear" w:color="auto" w:fill="E1DFDD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1490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14909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490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490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19081">
          <w:marLeft w:val="0"/>
          <w:marRight w:val="0"/>
          <w:marTop w:val="0"/>
          <w:marBottom w:val="0"/>
          <w:divBdr>
            <w:top w:val="single" w:sz="2" w:space="0" w:color="E1E1E1"/>
            <w:left w:val="single" w:sz="2" w:space="0" w:color="E1E1E1"/>
            <w:bottom w:val="single" w:sz="2" w:space="0" w:color="E1E1E1"/>
            <w:right w:val="single" w:sz="2" w:space="0" w:color="E1E1E1"/>
          </w:divBdr>
        </w:div>
        <w:div w:id="1513763416">
          <w:marLeft w:val="0"/>
          <w:marRight w:val="0"/>
          <w:marTop w:val="0"/>
          <w:marBottom w:val="0"/>
          <w:divBdr>
            <w:top w:val="single" w:sz="2" w:space="0" w:color="E1E1E1"/>
            <w:left w:val="single" w:sz="2" w:space="0" w:color="E1E1E1"/>
            <w:bottom w:val="single" w:sz="2" w:space="0" w:color="E1E1E1"/>
            <w:right w:val="single" w:sz="2" w:space="0" w:color="E1E1E1"/>
          </w:divBdr>
        </w:div>
      </w:divsChild>
    </w:div>
    <w:div w:id="7794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0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0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eglex\Tmp\3ef6fcf922904f34a5e977cfc6fe556a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0AEEE-C8AD-4325-8A4C-0635481C9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3ef6fcf922904f34a5e977cfc6fe556a</Template>
  <TotalTime>94</TotalTime>
  <Pages>7</Pages>
  <Words>5875</Words>
  <Characters>3349</Characters>
  <Application>Microsoft Office Word</Application>
  <DocSecurity>0</DocSecurity>
  <Lines>27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2023 m. gruodžio 28 d. sprendimo Nr. 1-TS-341 „Dėl Anykščių rajono savivaldybės trūkstamų specialybių pedagogų pritraukimo, ugdymo mokslų bakalauro, pedagogikos profesinių bei perkvalifikavimo studijų kofinansavimo</vt:lpstr>
      <vt:lpstr/>
    </vt:vector>
  </TitlesOfParts>
  <Manager>2025-02-27</Manager>
  <Company/>
  <LinksUpToDate>false</LinksUpToDate>
  <CharactersWithSpaces>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2023 m. gruodžio 28 d. sprendimo Nr. 1-TS-341 „Dėl Anykščių rajono savivaldybės trūkstamų specialybių pedagogų pritraukimo, ugdymo mokslų bakalauro, pedagogikos profesinių bei perkvalifikavimo studijų kofinansavimo tvarkos aprašo patvirtinimo“ pakeitimo</dc:title>
  <dc:subject>1-TS-55</dc:subject>
  <dc:creator>ANYKŠČIŲ RAJONO SAVIVALDYBĖS TARYBA</dc:creator>
  <cp:keywords/>
  <cp:lastModifiedBy>An Sav</cp:lastModifiedBy>
  <cp:revision>27</cp:revision>
  <cp:lastPrinted>2026-01-12T10:54:00Z</cp:lastPrinted>
  <dcterms:created xsi:type="dcterms:W3CDTF">2026-01-12T11:05:00Z</dcterms:created>
  <dcterms:modified xsi:type="dcterms:W3CDTF">2026-01-20T18:14:00Z</dcterms:modified>
  <cp:category>SPRENDIMAS</cp:category>
</cp:coreProperties>
</file>